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9.8pt;margin-top:11.45pt;width:181.4pt;height:67.2pt;z-index:251658240;mso-wrap-style:none" stroked="f">
            <v:textbox style="mso-next-textbox:#_x0000_s1029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81.75pt;height:67.5pt" o:ole="">
                        <v:imagedata r:id="rId7" o:title=""/>
                      </v:shape>
                      <o:OLEObject Type="Embed" ProgID="Excel.Sheet.12" ShapeID="_x0000_i1026" DrawAspect="Content" ObjectID="_1441605307" r:id="rId8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ABCD sayısı kaçtır?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988</w:t>
      </w:r>
    </w:p>
    <w:p w:rsidR="007F4E79" w:rsidRDefault="007F4E79" w:rsidP="00CC7131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993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 &gt; (24 + 136) sıralamasında a sayısı en küçük kaçtır?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161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(136 : 8</w:t>
      </w:r>
      <w:r>
        <w:rPr>
          <w:rFonts w:ascii="Futura Bk BT Tur" w:hAnsi="Futura Bk BT Tur"/>
          <w:sz w:val="24"/>
        </w:rPr>
        <w:t xml:space="preserve"> ) x 9 işleminin sonucu aşağıdakilerden hangisidir?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Bir çıkarma işleminde eksilen, çıkan, farkın toplamı 704’tür. </w:t>
      </w:r>
      <w:r>
        <w:rPr>
          <w:rFonts w:ascii="Futura Bk BT" w:hAnsi="Futura Bk BT"/>
          <w:sz w:val="24"/>
        </w:rPr>
        <w:t>E</w:t>
      </w:r>
      <w:r>
        <w:rPr>
          <w:rFonts w:ascii="Futura Bk BT Tur" w:hAnsi="Futura Bk BT Tur"/>
          <w:sz w:val="24"/>
        </w:rPr>
        <w:t>ksilen kaçtır?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Biz</w:t>
      </w:r>
      <w:r>
        <w:rPr>
          <w:rFonts w:ascii="Futura Bk BT Tur" w:hAnsi="Futura Bk BT Tur"/>
          <w:sz w:val="24"/>
        </w:rPr>
        <w:t xml:space="preserve"> 3 kardeşiz. Annem her birimize 17’şer fındık verince kendisine 69 fındık kalıyor. Annemin dağıtmadan önce kaç fındığı vardı? 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51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130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Bir çıkarma işleminde fark 236’dır. Çıkanı 75 azaltırsak fark kaç olur?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311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9258 sayısında 2 rakamının basamak değerinin 8 rakamının basamak değerine bölümü kaçtır?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27 ile 98 arasında kaç doğal sayı vardır?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118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30" type="#_x0000_t202" style="position:absolute;left:0;text-align:left;margin-left:276.3pt;margin-top:7.05pt;width:181.4pt;height:142.85pt;z-index:251659264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8" type="#_x0000_t75" style="width:91.5pt;height:70.5pt" o:ole="">
                        <v:imagedata r:id="rId9" o:title=""/>
                      </v:shape>
                      <o:OLEObject Type="Embed" ProgID="Excel.Sheet.12" ShapeID="_x0000_i1028" DrawAspect="Content" ObjectID="_1441605306" r:id="rId10"/>
                    </w:object>
                  </w:r>
                </w:p>
              </w:txbxContent>
            </v:textbox>
          </v:shape>
        </w:pict>
      </w:r>
    </w:p>
    <w:p w:rsidR="007F4E79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 Tur" w:hAnsi="Futura Bk BT Tur"/>
          <w:sz w:val="24"/>
        </w:rPr>
        <w:t xml:space="preserve">Yandaki işlemde   </w:t>
      </w:r>
      <w:r w:rsidRPr="005471EF">
        <w:rPr>
          <w:rFonts w:ascii="Futura Bk BT" w:hAnsi="Futura Bk BT"/>
          <w:noProof/>
          <w:sz w:val="24"/>
          <w:lang w:eastAsia="tr-TR"/>
        </w:rPr>
        <w:pict>
          <v:shape id="Nesne 4" o:spid="_x0000_i1029" type="#_x0000_t75" style="width:14.25pt;height:1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">
            <v:imagedata r:id="rId11" o:title="" croptop="-2849f" cropbottom="-5129f"/>
            <o:lock v:ext="edit" aspectratio="f"/>
          </v:shape>
        </w:pict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Pr="005471EF">
        <w:rPr>
          <w:rFonts w:ascii="Futura Bk BT" w:hAnsi="Futura Bk BT"/>
          <w:noProof/>
          <w:sz w:val="24"/>
          <w:lang w:eastAsia="tr-TR"/>
        </w:rPr>
        <w:pict>
          <v:shape id="Nesne 5" o:spid="_x0000_i1030" type="#_x0000_t75" style="width:13.5pt;height:1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">
            <v:imagedata r:id="rId12" o:title="" croptop="-2849f" cropbottom="-5129f"/>
            <o:lock v:ext="edit" aspectratio="f"/>
          </v:shape>
        </w:pict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Pr="005471EF">
        <w:rPr>
          <w:rFonts w:ascii="Futura Bk BT" w:hAnsi="Futura Bk BT"/>
          <w:noProof/>
          <w:sz w:val="24"/>
          <w:lang w:eastAsia="tr-TR"/>
        </w:rPr>
        <w:pict>
          <v:shape id="Nesne 6" o:spid="_x0000_i1031" type="#_x0000_t75" style="width:13.5pt;height:12.7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">
            <v:imagedata r:id="rId13" o:title="" croptop="-2849f" cropbottom="-5129f" cropright="-2024f"/>
            <o:lock v:ext="edit" aspectratio="f"/>
          </v:shape>
        </w:pict>
      </w:r>
      <w:r>
        <w:rPr>
          <w:rFonts w:ascii="Futura Bk BT Tur" w:hAnsi="Futura Bk BT Tur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7F4E79" w:rsidRPr="00480FFB" w:rsidRDefault="007F4E79" w:rsidP="00480FFB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19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145DB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3011 – 288 = işleminde farkın yüzler basamağının basamak değeri kaç olur?</w:t>
      </w:r>
    </w:p>
    <w:p w:rsidR="007F4E79" w:rsidRDefault="007F4E79" w:rsidP="00145DB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7F4E79" w:rsidRPr="00E44201" w:rsidRDefault="007F4E79" w:rsidP="00145DB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Ceren, matematik sınavlarında sırasıyla 68, 80, 90 ve 62 puan aldı. Ceren</w:t>
      </w:r>
      <w:r>
        <w:rPr>
          <w:rFonts w:ascii="Futura Bk BT" w:hAnsi="Futura Bk BT"/>
          <w:sz w:val="24"/>
        </w:rPr>
        <w:t>’</w:t>
      </w:r>
      <w:r>
        <w:rPr>
          <w:rFonts w:ascii="Futura Bk BT Tur" w:hAnsi="Futura Bk BT Tur"/>
          <w:sz w:val="24"/>
        </w:rPr>
        <w:t xml:space="preserve">in matematik sınavları ortalaması kaçtır? </w:t>
      </w:r>
    </w:p>
    <w:p w:rsidR="007F4E79" w:rsidRPr="00E44201" w:rsidRDefault="007F4E79" w:rsidP="00C20C72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 işlemlerden hangisi doğru değildir?</w:t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1200 :10 = 120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217000 :100 = 2700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301000 :1000 = 301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 xml:space="preserve">9010 :1 = 9010 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7F4E79" w:rsidRPr="00CA2832" w:rsidRDefault="007F4E79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>
        <w:rPr>
          <w:noProof/>
          <w:lang w:eastAsia="tr-TR"/>
        </w:rPr>
        <w:pict>
          <v:shape id="_x0000_s1031" type="#_x0000_t202" style="position:absolute;left:0;text-align:left;margin-left:305.75pt;margin-top:4.3pt;width:145.6pt;height:74.75pt;z-index:251660288;mso-wrap-style:none" stroked="f">
            <v:textbox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33" type="#_x0000_t75" style="width:130.5pt;height:70.5pt" o:ole="">
                        <v:imagedata r:id="rId14" o:title=""/>
                      </v:shape>
                      <o:OLEObject Type="Embed" ProgID="Excel.Sheet.12" ShapeID="_x0000_i1033" DrawAspect="Content" ObjectID="_1441605308" r:id="rId15"/>
                    </w:object>
                  </w:r>
                </w:p>
              </w:txbxContent>
            </v:textbox>
          </v:shape>
        </w:pict>
      </w:r>
      <w:r w:rsidRPr="00CA2832">
        <w:rPr>
          <w:rFonts w:ascii="Futura Bk BT" w:hAnsi="Futura Bk BT"/>
          <w:i/>
        </w:rPr>
        <w:t>1</w:t>
      </w:r>
      <w:r>
        <w:rPr>
          <w:rFonts w:ascii="Futura Bk BT" w:hAnsi="Futura Bk BT"/>
          <w:i/>
        </w:rPr>
        <w:t>3</w:t>
      </w:r>
      <w:r w:rsidRPr="00CA2832">
        <w:rPr>
          <w:rFonts w:ascii="Futura Bk BT" w:hAnsi="Futura Bk BT"/>
          <w:i/>
        </w:rPr>
        <w:t xml:space="preserve"> ve 1</w:t>
      </w:r>
      <w:r>
        <w:rPr>
          <w:rFonts w:ascii="Futura Bk BT" w:hAnsi="Futura Bk BT"/>
          <w:i/>
        </w:rPr>
        <w:t>4</w:t>
      </w:r>
      <w:r w:rsidRPr="00CA2832">
        <w:rPr>
          <w:rFonts w:ascii="Futura Bk BT Tur" w:hAnsi="Futura Bk BT Tur"/>
          <w:i/>
        </w:rPr>
        <w:t>. Soruları yandaki tabloya göre cevaplayınız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Cemil’in 78 TL’si vardı. 4 defter, 2 silgi ve defterlerin </w:t>
      </w:r>
    </w:p>
    <w:p w:rsidR="007F4E79" w:rsidRDefault="007F4E79" w:rsidP="00F02D8E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sayısının 3 katı kadar kalem aldı. Cemil 3 TL ile </w:t>
      </w:r>
    </w:p>
    <w:p w:rsidR="007F4E79" w:rsidRPr="00E44201" w:rsidRDefault="007F4E79" w:rsidP="00F02D8E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beslenme yaptığına göre kaç TL’si kalmıştır?</w:t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30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deftere verilen para ile kaç tane kalem alınabilir?</w:t>
      </w:r>
    </w:p>
    <w:p w:rsidR="007F4E79" w:rsidRPr="00E44201" w:rsidRDefault="007F4E79" w:rsidP="00C20C72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32" type="#_x0000_t202" style="position:absolute;left:0;text-align:left;margin-left:328.4pt;margin-top:6.95pt;width:181.4pt;height:56pt;z-index:251661312;mso-wrap-style:none" stroked="f">
            <v:textbox style="mso-next-textbox:#_x0000_s1032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35" type="#_x0000_t75" style="width:77.25pt;height:63pt" o:ole="">
                        <v:imagedata r:id="rId16" o:title=""/>
                      </v:shape>
                      <o:OLEObject Type="Embed" ProgID="Excel.Sheet.12" ShapeID="_x0000_i1035" DrawAspect="Content" ObjectID="_1441605309" r:id="rId17"/>
                    </w:object>
                  </w:r>
                </w:p>
              </w:txbxContent>
            </v:textbox>
          </v:shape>
        </w:pict>
      </w:r>
    </w:p>
    <w:p w:rsidR="007F4E79" w:rsidRDefault="007F4E79" w:rsidP="0025516A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Yandaki işlemde eksilen ve çıkanı </w:t>
      </w:r>
      <w:r w:rsidRPr="00C92BB3">
        <w:rPr>
          <w:rFonts w:ascii="Futura Bk BT Tur" w:hAnsi="Futura Bk BT Tur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7F4E79" w:rsidRDefault="007F4E79" w:rsidP="00145DB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yuvarladığınızda tahmini ve gerçek sonuçlar arasındaki </w:t>
      </w:r>
    </w:p>
    <w:p w:rsidR="007F4E79" w:rsidRPr="00145DB8" w:rsidRDefault="007F4E79" w:rsidP="00145DB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>fark kaçtır?</w:t>
      </w:r>
    </w:p>
    <w:p w:rsidR="007F4E79" w:rsidRDefault="007F4E79" w:rsidP="006F34DD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50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55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Saatteki hızı 90 km olan bir araç 4 saat gittikten sonra mola veriyor. </w:t>
      </w:r>
      <w:r>
        <w:rPr>
          <w:rFonts w:ascii="Futura Bk BT" w:hAnsi="Futura Bk BT"/>
          <w:sz w:val="24"/>
        </w:rPr>
        <w:t>Moladan sonra saat</w:t>
      </w:r>
      <w:r>
        <w:rPr>
          <w:rFonts w:ascii="Futura Bk BT Tur" w:hAnsi="Futura Bk BT Tur"/>
          <w:sz w:val="24"/>
        </w:rPr>
        <w:t xml:space="preserve">te 80 km hızla 6 saat daha gidiyor. </w:t>
      </w:r>
      <w:r>
        <w:rPr>
          <w:rFonts w:ascii="Futura Bk BT" w:hAnsi="Futura Bk BT"/>
          <w:sz w:val="24"/>
        </w:rPr>
        <w:t>Gidilen</w:t>
      </w:r>
      <w:r>
        <w:rPr>
          <w:rFonts w:ascii="Futura Bk BT Tur" w:hAnsi="Futura Bk BT Tur"/>
          <w:sz w:val="24"/>
        </w:rPr>
        <w:t xml:space="preserve"> yolun uzunluğu kaç </w:t>
      </w:r>
      <w:r>
        <w:rPr>
          <w:rFonts w:ascii="Futura Bk BT" w:hAnsi="Futura Bk BT"/>
          <w:sz w:val="24"/>
        </w:rPr>
        <w:t>km’dir?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840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33" type="#_x0000_t202" style="position:absolute;left:0;text-align:left;margin-left:278.95pt;margin-top:2.1pt;width:141.35pt;height:74.35pt;z-index:251662336" stroked="f">
            <v:textbox>
              <w:txbxContent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Pr="00115C77">
                    <w:rPr>
                      <w:i/>
                      <w:sz w:val="20"/>
                    </w:rPr>
                    <w:t>Son Kampanya …</w:t>
                  </w:r>
                  <w:r>
                    <w:rPr>
                      <w:i/>
                      <w:sz w:val="20"/>
                    </w:rPr>
                    <w:t xml:space="preserve"> </w:t>
                  </w:r>
                  <w:r w:rsidRPr="00115C77">
                    <w:rPr>
                      <w:i/>
                      <w:sz w:val="20"/>
                    </w:rPr>
                    <w:t>!!!</w:t>
                  </w:r>
                </w:p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7F4E79" w:rsidRDefault="007F4E79" w:rsidP="00115C77">
                  <w:pPr>
                    <w:spacing w:after="0"/>
                  </w:pPr>
                  <w:r>
                    <w:t xml:space="preserve">    </w:t>
                  </w:r>
                  <w:r w:rsidRPr="00565B15">
                    <w:rPr>
                      <w:noProof/>
                      <w:lang w:eastAsia="tr-TR"/>
                    </w:rPr>
                    <w:pict>
                      <v:shape id="Resim 29" o:spid="_x0000_i1037" type="#_x0000_t75" style="width:85.5pt;height:45.7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koltuğun toplam fiyatı kaç TL’dir?</w:t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34" type="#_x0000_t202" style="position:absolute;left:0;text-align:left;margin-left:293.95pt;margin-top:6.1pt;width:84.1pt;height:77.6pt;z-index:251663360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39" type="#_x0000_t75" style="width:69.75pt;height:58.5pt" o:ole="">
                        <v:imagedata r:id="rId19" o:title=""/>
                      </v:shape>
                      <o:OLEObject Type="Embed" ProgID="Excel.Sheet.12" ShapeID="_x0000_i1039" DrawAspect="Content" ObjectID="_1441605310" r:id="rId20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olur?</w:t>
      </w:r>
      <w:r w:rsidRPr="00B8428E">
        <w:rPr>
          <w:rFonts w:ascii="Futura Bk BT" w:hAnsi="Futura Bk BT"/>
          <w:sz w:val="24"/>
        </w:rPr>
        <w:t xml:space="preserve"> 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14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13</w:t>
      </w:r>
    </w:p>
    <w:p w:rsidR="007F4E79" w:rsidRPr="00E44201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yanlıştır?</w:t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7F4E79" w:rsidRDefault="007F4E79" w:rsidP="00092E98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FE0290">
      <w:pPr>
        <w:pStyle w:val="ListParagraph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4’e böldüğümüzde 68 bölüm ve 3 kalanını veren bölünen kaçtır? </w:t>
      </w:r>
    </w:p>
    <w:p w:rsidR="007F4E79" w:rsidRDefault="007F4E79" w:rsidP="00C20C72">
      <w:pPr>
        <w:pStyle w:val="ListParagraph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sectPr w:rsidR="007F4E79" w:rsidSect="00145DB8">
      <w:headerReference w:type="default" r:id="rId21"/>
      <w:footerReference w:type="even" r:id="rId22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E79" w:rsidRDefault="007F4E79" w:rsidP="002366B2">
      <w:pPr>
        <w:spacing w:after="0" w:line="240" w:lineRule="auto"/>
      </w:pPr>
      <w:r>
        <w:separator/>
      </w:r>
    </w:p>
  </w:endnote>
  <w:endnote w:type="continuationSeparator" w:id="0">
    <w:p w:rsidR="007F4E79" w:rsidRDefault="007F4E79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Pr="006414A5" w:rsidRDefault="007F4E79" w:rsidP="006414A5">
    <w:pPr>
      <w:pStyle w:val="Footer"/>
      <w:jc w:val="right"/>
      <w:rPr>
        <w:i/>
        <w:sz w:val="16"/>
      </w:rPr>
    </w:pPr>
    <w:r w:rsidRPr="006414A5">
      <w:rPr>
        <w:i/>
        <w:sz w:val="16"/>
      </w:rPr>
      <w:t>Salih Cengiz</w:t>
    </w:r>
  </w:p>
  <w:p w:rsidR="007F4E79" w:rsidRPr="006414A5" w:rsidRDefault="007F4E79" w:rsidP="006414A5">
    <w:pPr>
      <w:pStyle w:val="Footer"/>
      <w:jc w:val="right"/>
      <w:rPr>
        <w:sz w:val="16"/>
      </w:rPr>
    </w:pPr>
    <w:r w:rsidRPr="006414A5">
      <w:rPr>
        <w:i/>
        <w:sz w:val="16"/>
      </w:rPr>
      <w:t>5/B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E79" w:rsidRDefault="007F4E79" w:rsidP="002366B2">
      <w:pPr>
        <w:spacing w:after="0" w:line="240" w:lineRule="auto"/>
      </w:pPr>
      <w:r>
        <w:separator/>
      </w:r>
    </w:p>
  </w:footnote>
  <w:footnote w:type="continuationSeparator" w:id="0">
    <w:p w:rsidR="007F4E79" w:rsidRDefault="007F4E79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Default="007F4E79">
    <w:pPr>
      <w:pStyle w:val="Header"/>
    </w:pPr>
  </w:p>
  <w:p w:rsidR="007F4E79" w:rsidRDefault="007F4E79">
    <w:pPr>
      <w:pStyle w:val="Header"/>
    </w:pPr>
  </w:p>
  <w:p w:rsidR="007F4E79" w:rsidRDefault="007F4E79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style="position:absolute;margin-left:4pt;margin-top:-15.7pt;width:179.2pt;height:50.95pt;z-index:251657728;visibility:visible">
          <v:imagedata r:id="rId1" o:title=""/>
        </v:shape>
      </w:pict>
    </w:r>
    <w:r>
      <w:rPr>
        <w:noProof/>
        <w:lang w:eastAsia="tr-TR"/>
      </w:rPr>
      <w:pict>
        <v:oval id="_x0000_s2050" style="position:absolute;margin-left:372.35pt;margin-top:-16.15pt;width:89.65pt;height:51.25pt;z-index:251658752" fillcolor="#eaf1dd">
          <v:textbox style="mso-next-textbox:#_x0000_s2050">
            <w:txbxContent>
              <w:p w:rsidR="007F4E79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ALDIĞI PUAN</w:t>
                </w:r>
              </w:p>
              <w:p w:rsidR="007F4E79" w:rsidRPr="00BB07B0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…………………</w:t>
                </w:r>
              </w:p>
            </w:txbxContent>
          </v:textbox>
        </v:oval>
      </w:pict>
    </w:r>
    <w:r>
      <w:rPr>
        <w:noProof/>
        <w:lang w:eastAsia="tr-TR"/>
      </w:rPr>
      <w:pict>
        <v:rect id="_x0000_s2051" style="position:absolute;margin-left:3.65pt;margin-top:-17.55pt;width:459.55pt;height:54.9pt;z-index:251656704" fillcolor="#c6d9f1">
          <v:shadow on="t" color="#365f91" offset="4pt,3pt" offset2="4pt,2pt"/>
          <v:textbox style="mso-next-textbox:#_x0000_s2051">
            <w:txbxContent>
              <w:p w:rsidR="007F4E79" w:rsidRDefault="007F4E79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7F4E79" w:rsidRPr="0011592A" w:rsidRDefault="007F4E79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7F4E79" w:rsidRPr="008F31CE" w:rsidRDefault="007F4E79" w:rsidP="008F31CE">
                <w:pPr>
                  <w:spacing w:after="0" w:line="240" w:lineRule="auto"/>
                  <w:ind w:left="555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>2. TEST</w:t>
                </w:r>
                <w:r w:rsidRPr="008F31CE">
                  <w:rPr>
                    <w:rFonts w:ascii="Tahoma" w:hAnsi="Tahoma" w:cs="Tahoma"/>
                    <w:sz w:val="20"/>
                    <w:szCs w:val="18"/>
                  </w:rPr>
                  <w:t xml:space="preserve"> SINAVI </w:t>
                </w:r>
                <w:r w:rsidRPr="008F31CE">
                  <w:rPr>
                    <w:rFonts w:ascii="Tahoma" w:hAnsi="Tahoma" w:cs="Tahoma"/>
                    <w:sz w:val="20"/>
                    <w:szCs w:val="20"/>
                  </w:rPr>
                  <w:t xml:space="preserve">                                                                                                                </w:t>
                </w:r>
              </w:p>
              <w:p w:rsidR="007F4E79" w:rsidRDefault="007F4E79" w:rsidP="00A54927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DOĞAL SAYILAR VE DÖRT İŞLEM      </w:t>
                </w:r>
              </w:p>
              <w:p w:rsidR="007F4E79" w:rsidRPr="00A75E3D" w:rsidRDefault="007F4E79" w:rsidP="00A54927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7F4E79" w:rsidRDefault="007F4E79">
    <w:pPr>
      <w:pStyle w:val="Header"/>
    </w:pPr>
  </w:p>
  <w:p w:rsidR="007F4E79" w:rsidRPr="00A54927" w:rsidRDefault="007F4E79">
    <w:pPr>
      <w:pStyle w:val="Header"/>
      <w:rPr>
        <w:i/>
        <w:sz w:val="20"/>
      </w:rPr>
    </w:pPr>
  </w:p>
  <w:p w:rsidR="007F4E79" w:rsidRDefault="007F4E79" w:rsidP="00A54927">
    <w:pPr>
      <w:pStyle w:val="Header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E98"/>
    <w:rsid w:val="00034B30"/>
    <w:rsid w:val="00075C02"/>
    <w:rsid w:val="00092E98"/>
    <w:rsid w:val="0011592A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407F53"/>
    <w:rsid w:val="00480FFB"/>
    <w:rsid w:val="00541961"/>
    <w:rsid w:val="00543D50"/>
    <w:rsid w:val="00546CF6"/>
    <w:rsid w:val="005471EF"/>
    <w:rsid w:val="00547BB8"/>
    <w:rsid w:val="00565B15"/>
    <w:rsid w:val="0056694C"/>
    <w:rsid w:val="005C00D4"/>
    <w:rsid w:val="006414A5"/>
    <w:rsid w:val="0069481E"/>
    <w:rsid w:val="006F34DD"/>
    <w:rsid w:val="0071425E"/>
    <w:rsid w:val="007B65D8"/>
    <w:rsid w:val="007F4E79"/>
    <w:rsid w:val="008139D3"/>
    <w:rsid w:val="00814F36"/>
    <w:rsid w:val="00857F3D"/>
    <w:rsid w:val="008D3C7B"/>
    <w:rsid w:val="008F31CE"/>
    <w:rsid w:val="008F4361"/>
    <w:rsid w:val="00903E84"/>
    <w:rsid w:val="00930CA1"/>
    <w:rsid w:val="00943664"/>
    <w:rsid w:val="00947D0C"/>
    <w:rsid w:val="009B3804"/>
    <w:rsid w:val="00A30C69"/>
    <w:rsid w:val="00A43A1E"/>
    <w:rsid w:val="00A54927"/>
    <w:rsid w:val="00A75E3D"/>
    <w:rsid w:val="00B3639C"/>
    <w:rsid w:val="00B8428E"/>
    <w:rsid w:val="00BB07B0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02B47"/>
    <w:rsid w:val="00D84639"/>
    <w:rsid w:val="00E172E1"/>
    <w:rsid w:val="00E44201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92E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2E98"/>
    <w:rPr>
      <w:rFonts w:cs="Times New Roman"/>
    </w:rPr>
  </w:style>
  <w:style w:type="paragraph" w:styleId="ListParagraph">
    <w:name w:val="List Paragraph"/>
    <w:basedOn w:val="Normal"/>
    <w:uiPriority w:val="99"/>
    <w:qFormat/>
    <w:rsid w:val="00092E98"/>
    <w:pPr>
      <w:ind w:left="720"/>
      <w:contextualSpacing/>
    </w:pPr>
  </w:style>
  <w:style w:type="table" w:styleId="TableGrid">
    <w:name w:val="Table Grid"/>
    <w:basedOn w:val="TableNormal"/>
    <w:uiPriority w:val="99"/>
    <w:rsid w:val="00092E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3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1.xlsx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package" Target="embeddings/Microsoft_Office_Excel__al__ma_Sayfas_44.xls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package" Target="embeddings/Microsoft_Office_Excel__al__ma_Sayfas_55.xls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3.xlsx"/><Relationship Id="rId23" Type="http://schemas.openxmlformats.org/officeDocument/2006/relationships/fontTable" Target="fontTable.xml"/><Relationship Id="rId10" Type="http://schemas.openxmlformats.org/officeDocument/2006/relationships/package" Target="embeddings/Microsoft_Office_Excel__al__ma_Sayfas_22.xlsx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333</Words>
  <Characters>1904</Characters>
  <Application>Microsoft Office Outlook</Application>
  <DocSecurity>0</DocSecurity>
  <Lines>0</Lines>
  <Paragraphs>0</Paragraphs>
  <ScaleCrop>false</ScaleCrop>
  <Company>OGRETMEN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CENGIZ</dc:creator>
  <cp:keywords/>
  <dc:description/>
  <cp:lastModifiedBy>Excellent-PC</cp:lastModifiedBy>
  <cp:revision>2</cp:revision>
  <cp:lastPrinted>2010-12-15T13:03:00Z</cp:lastPrinted>
  <dcterms:created xsi:type="dcterms:W3CDTF">2013-09-25T06:09:00Z</dcterms:created>
  <dcterms:modified xsi:type="dcterms:W3CDTF">2013-09-25T06:09:00Z</dcterms:modified>
</cp:coreProperties>
</file>