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7230"/>
        </w:tabs>
        <w:spacing w:after="0"/>
        <w:ind w:left="0"/>
        <w:jc w:val="center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hangisi “ Üç yüz yedi milyon yüz doksan altı” sayısının rakamla yazılışı aşağıdakilerden hangisidir?</w:t>
      </w:r>
    </w:p>
    <w:p w:rsidR="00B86B85" w:rsidRPr="00443A45" w:rsidRDefault="00B86B85" w:rsidP="00B432B5">
      <w:pPr>
        <w:pStyle w:val="ListParagraph"/>
        <w:numPr>
          <w:ilvl w:val="0"/>
          <w:numId w:val="4"/>
        </w:num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E028D">
        <w:rPr>
          <w:rFonts w:ascii="Futura Bk BT" w:hAnsi="Futura Bk BT"/>
          <w:sz w:val="24"/>
        </w:rPr>
        <w:t>370000096</w:t>
      </w:r>
      <w:r w:rsidRPr="00DE028D">
        <w:rPr>
          <w:rFonts w:ascii="Futura Bk BT" w:hAnsi="Futura Bk BT"/>
          <w:sz w:val="24"/>
        </w:rPr>
        <w:tab/>
        <w:t xml:space="preserve"> </w:t>
      </w:r>
      <w:r>
        <w:rPr>
          <w:rFonts w:ascii="Futura Bk BT" w:hAnsi="Futura Bk BT"/>
          <w:sz w:val="24"/>
        </w:rPr>
        <w:t xml:space="preserve">B) </w:t>
      </w:r>
      <w:r w:rsidRPr="00DE028D">
        <w:rPr>
          <w:rFonts w:ascii="Futura Bk BT" w:hAnsi="Futura Bk BT"/>
          <w:sz w:val="24"/>
        </w:rPr>
        <w:t>307010196</w:t>
      </w:r>
      <w:r w:rsidRPr="00DE028D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 xml:space="preserve">C) </w:t>
      </w:r>
      <w:r w:rsidRPr="00DE028D">
        <w:rPr>
          <w:rFonts w:ascii="Futura Bk BT" w:hAnsi="Futura Bk BT"/>
          <w:sz w:val="24"/>
        </w:rPr>
        <w:t>307000</w:t>
      </w:r>
      <w:r>
        <w:rPr>
          <w:rFonts w:ascii="Futura Bk BT" w:hAnsi="Futura Bk BT"/>
          <w:sz w:val="24"/>
        </w:rPr>
        <w:t>1</w:t>
      </w:r>
      <w:r w:rsidRPr="00DE028D">
        <w:rPr>
          <w:rFonts w:ascii="Futura Bk BT" w:hAnsi="Futura Bk BT"/>
          <w:sz w:val="24"/>
        </w:rPr>
        <w:t>96</w:t>
      </w:r>
      <w:r>
        <w:rPr>
          <w:rFonts w:ascii="Futura Bk BT" w:hAnsi="Futura Bk BT"/>
          <w:sz w:val="24"/>
        </w:rPr>
        <w:tab/>
        <w:t>D)</w:t>
      </w:r>
      <w:r w:rsidRPr="00DE028D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307</w:t>
      </w:r>
      <w:r w:rsidRPr="00DE028D">
        <w:rPr>
          <w:rFonts w:ascii="Futura Bk BT" w:hAnsi="Futura Bk BT"/>
          <w:sz w:val="24"/>
        </w:rPr>
        <w:t>09600</w:t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Yandaki sayının okunuşu aşağıdakilerden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29" style="position:absolute;margin-left:331.55pt;margin-top:5.9pt;width:116.15pt;height:33.95pt;z-index:251638784" fillcolor="#f2f2f2">
            <v:fill color2="#faf9fc"/>
            <v:shadow on="t" offset="3pt" offset2="2pt"/>
            <v:textbox style="mso-next-textbox:#_x0000_s1029">
              <w:txbxContent>
                <w:p w:rsidR="00B86B85" w:rsidRPr="00ED6D12" w:rsidRDefault="00B86B85" w:rsidP="00ED6D12">
                  <w:pPr>
                    <w:jc w:val="center"/>
                    <w:rPr>
                      <w:sz w:val="40"/>
                    </w:rPr>
                  </w:pPr>
                  <w:r w:rsidRPr="00ED6D12">
                    <w:rPr>
                      <w:sz w:val="40"/>
                    </w:rPr>
                    <w:t>837109801</w:t>
                  </w:r>
                </w:p>
              </w:txbxContent>
            </v:textbox>
          </v:rect>
        </w:pict>
      </w: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Sekiz yüz otuz yedi milyon yüz dokuz bin sekiz yüz bir</w:t>
      </w:r>
      <w:r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B)</w:t>
      </w:r>
      <w:r w:rsidRPr="0097649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Sekiz yüz otuz yedi milyon yüz doksan bin bir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C)</w:t>
      </w:r>
      <w:r w:rsidRPr="0097649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Sekiz yüz otuz yedi milyon yüz doksan bin yüz sekiz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D)</w:t>
      </w:r>
      <w:r>
        <w:rPr>
          <w:rFonts w:ascii="Futura Bk BT Tur" w:hAnsi="Futura Bk BT Tur"/>
          <w:sz w:val="24"/>
        </w:rPr>
        <w:t xml:space="preserve"> Sekiz yüz yetmiş üç milyon</w:t>
      </w:r>
      <w:r w:rsidRPr="00443A4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yüz dokuz bin sekiz yüz bir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B432B5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10.3pt;margin-top:2.05pt;width:123.4pt;height:78.85pt;z-index:251639808">
            <v:imagedata r:id="rId7" o:title=""/>
          </v:shape>
          <o:OLEObject Type="Embed" ProgID="Excel.Sheet.12" ShapeID="_x0000_s1030" DrawAspect="Content" ObjectID="_1441605367" r:id="rId8"/>
        </w:pict>
      </w:r>
      <w:r>
        <w:rPr>
          <w:rFonts w:ascii="Futura Bk BT Tur" w:hAnsi="Futura Bk BT Tur"/>
          <w:sz w:val="24"/>
        </w:rPr>
        <w:t xml:space="preserve">Yandaki abaküste gösterilen sayı aşağıdakilerden </w:t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hangisidir?</w:t>
      </w:r>
    </w:p>
    <w:p w:rsidR="00B86B85" w:rsidRDefault="00B86B85" w:rsidP="009C6C0E">
      <w:pPr>
        <w:tabs>
          <w:tab w:val="left" w:pos="426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>A)</w:t>
      </w:r>
      <w:r>
        <w:rPr>
          <w:rFonts w:ascii="Futura Bk BT" w:hAnsi="Futura Bk BT"/>
          <w:sz w:val="24"/>
        </w:rPr>
        <w:t xml:space="preserve"> 3413723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3153723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3143623</w:t>
      </w:r>
      <w:r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3243623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Rakamları birbirinden farklı 7 basamaklı en küçük sayı aşağıdakilerden hangisidir?</w:t>
      </w:r>
    </w:p>
    <w:p w:rsidR="00B86B85" w:rsidRPr="00D67331" w:rsidRDefault="00B86B85" w:rsidP="009C6C0E">
      <w:pPr>
        <w:pStyle w:val="ListParagraph"/>
        <w:numPr>
          <w:ilvl w:val="0"/>
          <w:numId w:val="19"/>
        </w:num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D67331">
        <w:rPr>
          <w:rFonts w:ascii="Futura Bk BT" w:hAnsi="Futura Bk BT"/>
          <w:sz w:val="24"/>
        </w:rPr>
        <w:t xml:space="preserve">9 876 543 </w:t>
      </w:r>
      <w:r w:rsidRPr="00D67331">
        <w:rPr>
          <w:rFonts w:ascii="Futura Bk BT" w:hAnsi="Futura Bk BT"/>
          <w:sz w:val="24"/>
        </w:rPr>
        <w:tab/>
        <w:t>B)1 002 345</w:t>
      </w:r>
      <w:r w:rsidRPr="00D67331">
        <w:rPr>
          <w:rFonts w:ascii="Futura Bk BT" w:hAnsi="Futura Bk BT"/>
          <w:sz w:val="24"/>
        </w:rPr>
        <w:tab/>
        <w:t>C)1 234 567</w:t>
      </w:r>
      <w:r w:rsidRPr="00D67331">
        <w:rPr>
          <w:rFonts w:ascii="Futura Bk BT" w:hAnsi="Futura Bk BT"/>
          <w:sz w:val="24"/>
        </w:rPr>
        <w:tab/>
        <w:t>D) 1 023 456</w:t>
      </w:r>
      <w:r w:rsidRPr="00D67331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31" style="position:absolute;left:0;text-align:left;margin-left:23.15pt;margin-top:14.6pt;width:124.3pt;height:28.55pt;z-index:251640832" fillcolor="#f2f2f2">
            <v:shadow on="t" offset="3pt" offset2="2pt"/>
            <v:textbox style="mso-next-textbox:#_x0000_s1031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 w:rsidRPr="00721FD0">
                    <w:rPr>
                      <w:sz w:val="36"/>
                    </w:rPr>
                    <w:t>54204364</w:t>
                  </w:r>
                </w:p>
              </w:txbxContent>
            </v:textbox>
          </v:rect>
        </w:pict>
      </w:r>
    </w:p>
    <w:p w:rsidR="00B86B8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Yukarıdaki sayıda aynı rakamların basamak değerleri aşağıdaki hangi seçenekte doğru verilmiştir?</w:t>
      </w:r>
    </w:p>
    <w:p w:rsidR="00B86B85" w:rsidRPr="009C6C0E" w:rsidRDefault="00B86B85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9C6C0E">
        <w:rPr>
          <w:rFonts w:ascii="Futura Bk BT" w:hAnsi="Futura Bk BT"/>
          <w:sz w:val="24"/>
        </w:rPr>
        <w:t xml:space="preserve">A) 40 000 000 – 4000 – 4 </w:t>
      </w:r>
      <w:r w:rsidRPr="009C6C0E">
        <w:rPr>
          <w:rFonts w:ascii="Futura Bk BT" w:hAnsi="Futura Bk BT"/>
          <w:sz w:val="24"/>
        </w:rPr>
        <w:tab/>
        <w:t xml:space="preserve">B)40 000 – 4000 – 4 </w:t>
      </w:r>
      <w:r w:rsidRPr="009C6C0E">
        <w:rPr>
          <w:rFonts w:ascii="Futura Bk BT" w:hAnsi="Futura Bk BT"/>
          <w:sz w:val="24"/>
        </w:rPr>
        <w:tab/>
      </w:r>
    </w:p>
    <w:p w:rsidR="00B86B85" w:rsidRPr="00443A45" w:rsidRDefault="00B86B85" w:rsidP="00B432B5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9C6C0E">
        <w:rPr>
          <w:rFonts w:ascii="Futura Bk BT" w:hAnsi="Futura Bk BT"/>
          <w:sz w:val="24"/>
        </w:rPr>
        <w:t xml:space="preserve">C) 40 000 000 – 400 – 40 </w:t>
      </w:r>
      <w:r w:rsidRPr="009C6C0E">
        <w:rPr>
          <w:rFonts w:ascii="Futura Bk BT" w:hAnsi="Futura Bk BT"/>
          <w:sz w:val="24"/>
        </w:rPr>
        <w:tab/>
        <w:t>D)40 000 – 4000 – 40</w:t>
      </w:r>
    </w:p>
    <w:p w:rsidR="00B86B85" w:rsidRPr="00932A73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b/>
          <w:sz w:val="24"/>
        </w:rPr>
      </w:pPr>
      <w:r w:rsidRPr="00932A73">
        <w:rPr>
          <w:rFonts w:ascii="Futura Bk BT" w:hAnsi="Futura Bk BT"/>
          <w:b/>
          <w:sz w:val="28"/>
        </w:rPr>
        <w:t>9,  3,  0,  7,  2</w:t>
      </w:r>
      <w:r w:rsidRPr="00932A73">
        <w:rPr>
          <w:rFonts w:ascii="Futura Bk BT" w:hAnsi="Futura Bk BT"/>
          <w:b/>
          <w:sz w:val="24"/>
        </w:rPr>
        <w:t xml:space="preserve"> </w:t>
      </w:r>
      <w:r>
        <w:rPr>
          <w:rFonts w:ascii="Futura Bk BT" w:hAnsi="Futura Bk BT"/>
          <w:b/>
          <w:sz w:val="24"/>
        </w:rPr>
        <w:t xml:space="preserve"> </w:t>
      </w:r>
      <w:r w:rsidRPr="00932A73">
        <w:rPr>
          <w:rFonts w:ascii="Futura Bk BT Tur" w:hAnsi="Futura Bk BT Tur"/>
          <w:sz w:val="24"/>
        </w:rPr>
        <w:t>rakamlarını birer kez kullanarak yazılabilecek beş basamaklı en küçük sayı aşağıdakilerden hangisidir?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23 079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20 379</w:t>
      </w:r>
      <w:r w:rsidRPr="00443A45">
        <w:rPr>
          <w:rFonts w:ascii="Futura Bk BT" w:hAnsi="Futura Bk BT"/>
          <w:sz w:val="24"/>
        </w:rPr>
        <w:tab/>
        <w:t>C)</w:t>
      </w:r>
      <w:r w:rsidRPr="003A0072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20 739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20 973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Birler,</w:t>
      </w:r>
      <w:r>
        <w:rPr>
          <w:rFonts w:ascii="Futura Bk BT Tur" w:hAnsi="Futura Bk BT Tur"/>
          <w:sz w:val="24"/>
        </w:rPr>
        <w:t xml:space="preserve"> binler ve milyonlar basamaklarında 7 rakamı bulunan yedi basamaklı en küçük sayı aşağıdakilerden hangisidir?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7 000 770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7 007 007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7 707 707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>7 770 007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Birler bölüğü 205, milyonlar bölüğü 903, binler bölüğü rakamları farklı üç basamaklı en büyük sayı olan dokuz basamaklı sayı aşağıdakilerden hangisidir?</w:t>
      </w:r>
    </w:p>
    <w:p w:rsidR="00B86B85" w:rsidRPr="00B432B5" w:rsidRDefault="00B86B85" w:rsidP="00B432B5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tab/>
        <w:t xml:space="preserve">A) </w:t>
      </w:r>
      <w:r>
        <w:t>987 903 205</w:t>
      </w:r>
      <w:r w:rsidRPr="00443A45">
        <w:tab/>
        <w:t>B)</w:t>
      </w:r>
      <w:r>
        <w:t xml:space="preserve"> 903 205 987</w:t>
      </w:r>
      <w:r w:rsidRPr="00443A45">
        <w:tab/>
        <w:t>C)</w:t>
      </w:r>
      <w:r>
        <w:t xml:space="preserve"> 903 987 205</w:t>
      </w:r>
      <w:r w:rsidRPr="00443A45">
        <w:tab/>
        <w:t>D)</w:t>
      </w:r>
      <w:r>
        <w:t xml:space="preserve"> 931 023 205</w:t>
      </w:r>
      <w:r w:rsidRPr="00443A45">
        <w:t xml:space="preserve"> </w:t>
      </w:r>
      <w:r w:rsidRPr="00443A45">
        <w:tab/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32" style="position:absolute;left:0;text-align:left;margin-left:23.8pt;margin-top:15.65pt;width:124.3pt;height:28.55pt;z-index:251641856" fillcolor="#f2f2f2">
            <v:shadow on="t" offset="3pt" offset2="2pt"/>
            <v:textbox style="mso-next-textbox:#_x0000_s1032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4, 2, 1, 9, 3</w:t>
                  </w:r>
                </w:p>
              </w:txbxContent>
            </v:textbox>
          </v:rect>
        </w:pict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Yukarıdaki rakamları birer kez kullanarak yazılabilecek 20 000’den küçük en büyük beş basamaklı sayı aşağıdakilerden hangisidir?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19 432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>19 423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21 493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21 943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45 – 36 – 35 – 26 – 25 – 16 – örüntüsünü devam ettirecek sayı aşağıdakilerden hangisidir?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24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15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7</w:t>
      </w:r>
      <w:r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33" style="position:absolute;margin-left:23.8pt;margin-top:15.05pt;width:124.3pt;height:28.55pt;z-index:251643904" fillcolor="#f2f2f2">
            <v:shadow on="t" offset="3pt" offset2="2pt"/>
            <v:textbox style="mso-next-textbox:#_x0000_s1033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3, 0, 1, 8, 7</w:t>
                  </w:r>
                </w:p>
              </w:txbxContent>
            </v:textbox>
          </v:rect>
        </w:pic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Kutudaki rakamları birer kez kullanarak yazılabilecek beş basamaklı en büyük ve en küçük sayının toplamı kaçtır?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88 798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88 697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96 678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97 688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 çiftçi pazara1. gün 9</w:t>
      </w:r>
      <w:r>
        <w:rPr>
          <w:rFonts w:ascii="Futura Bk BT Tur" w:hAnsi="Futura Bk BT Tur"/>
          <w:sz w:val="24"/>
        </w:rPr>
        <w:t>688 kg, ikinci gün birinci günden 125 kg fazla buğday götürdü. Çiftçi pazara iki günde kaç kg buğday götürmüştür?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9813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13 388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18 805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>19 501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34" style="position:absolute;margin-left:261.45pt;margin-top:12.25pt;width:171.85pt;height:87.7pt;z-index:251642880" fillcolor="#f2f2f2" stroked="f">
            <v:shadow on="t" offset="3pt" offset2="2pt"/>
            <v:textbox style="mso-next-textbox:#_x0000_s1034">
              <w:txbxContent>
                <w:p w:rsidR="00B86B85" w:rsidRPr="00B75417" w:rsidRDefault="00B86B85" w:rsidP="00204007">
                  <w:pPr>
                    <w:pStyle w:val="ListParagraph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3 – 6 – 12 – 14 – 28 </w:t>
                  </w:r>
                </w:p>
                <w:p w:rsidR="00B86B85" w:rsidRPr="00B75417" w:rsidRDefault="00B86B85" w:rsidP="00204007">
                  <w:pPr>
                    <w:pStyle w:val="ListParagraph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4 – 7 – 14 – 17 – 34 </w:t>
                  </w:r>
                </w:p>
                <w:p w:rsidR="00B86B85" w:rsidRPr="00B75417" w:rsidRDefault="00B86B85" w:rsidP="00204007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>10 – 13 – 39 – 42 – 84</w:t>
                  </w:r>
                </w:p>
                <w:p w:rsidR="00B86B85" w:rsidRPr="00B75417" w:rsidRDefault="00B86B85" w:rsidP="00204007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12 – 15 – 18 – 21 – 24  </w:t>
                  </w:r>
                </w:p>
              </w:txbxContent>
            </v:textbox>
          </v:rect>
        </w:pict>
      </w:r>
    </w:p>
    <w:p w:rsidR="00B86B8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örüntülerde kuralı +3, x 2 olan</w:t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örüntü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 xml:space="preserve">I 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III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IV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C476CF">
        <w:rPr>
          <w:rFonts w:ascii="Futura Bk BT" w:hAnsi="Futura Bk BT"/>
          <w:b/>
          <w:sz w:val="28"/>
        </w:rPr>
        <w:t>798</w:t>
      </w:r>
      <w:r>
        <w:rPr>
          <w:rFonts w:ascii="Futura Bk BT" w:hAnsi="Futura Bk BT"/>
          <w:b/>
          <w:sz w:val="28"/>
        </w:rPr>
        <w:t xml:space="preserve"> </w:t>
      </w:r>
      <w:r w:rsidRPr="00C476CF">
        <w:rPr>
          <w:rFonts w:ascii="Futura Bk BT" w:hAnsi="Futura Bk BT"/>
          <w:b/>
          <w:sz w:val="28"/>
        </w:rPr>
        <w:t>325</w:t>
      </w:r>
      <w:r>
        <w:rPr>
          <w:rFonts w:ascii="Futura Bk BT" w:hAnsi="Futura Bk BT"/>
          <w:sz w:val="24"/>
        </w:rPr>
        <w:t xml:space="preserve"> </w:t>
      </w:r>
      <w:r>
        <w:rPr>
          <w:rFonts w:ascii="Futura Bk BT Tur" w:hAnsi="Futura Bk BT Tur"/>
          <w:sz w:val="24"/>
        </w:rPr>
        <w:t>sayısında 8, 3 ve 5 rakamlarının basamak değerleri toplamı kaçtır?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8305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8035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8005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835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60.9pt;margin-top:-.15pt;width:187.1pt;height:142pt;z-index:251644928;mso-wrap-style:none" stroked="f">
            <v:textbox style="mso-next-textbox:#_x0000_s1035;mso-fit-shape-to-text:t">
              <w:txbxContent>
                <w:p w:rsidR="00B86B85" w:rsidRDefault="00B86B85">
                  <w:r w:rsidRPr="009E4F15">
                    <w:rPr>
                      <w:rFonts w:ascii="Futura Bk BT" w:hAnsi="Futura Bk BT"/>
                      <w:sz w:val="24"/>
                    </w:rPr>
                    <w:object w:dxaOrig="3154" w:dyaOrig="2289">
                      <v:shape id="_x0000_i1028" type="#_x0000_t75" style="width:137.25pt;height:99.75pt" o:ole="">
                        <v:imagedata r:id="rId9" o:title=""/>
                      </v:shape>
                      <o:OLEObject Type="Embed" ProgID="Excel.Sheet.12" ShapeID="_x0000_i1028" DrawAspect="Content" ObjectID="_1441605368" r:id="rId10"/>
                    </w:object>
                  </w:r>
                </w:p>
              </w:txbxContent>
            </v:textbox>
          </v:shape>
        </w:pict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işlemlerin hangisi doğru değildir?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DA6B68">
        <w:rPr>
          <w:rFonts w:ascii="Futura Bk BT" w:hAnsi="Futura Bk BT"/>
          <w:sz w:val="24"/>
        </w:rPr>
        <w:t xml:space="preserve">A) </w:t>
      </w:r>
      <w:r>
        <w:rPr>
          <w:rFonts w:ascii="Futura Bk BT" w:hAnsi="Futura Bk BT"/>
          <w:sz w:val="24"/>
        </w:rPr>
        <w:t>IV</w:t>
      </w:r>
      <w:r w:rsidRPr="00DA6B68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III</w:t>
      </w:r>
      <w:r w:rsidRPr="00DA6B68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DA6B68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</w:t>
      </w:r>
      <w:r w:rsidRPr="00DA6B68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II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40.85pt;margin-top:14pt;width:17pt;height:16.3pt;z-index:251645952" fillcolor="#17365d"/>
        </w:pic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A6B68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 xml:space="preserve">          = 3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37" style="position:absolute;margin-left:41.55pt;margin-top:1.15pt;width:13.6pt;height:12.25pt;z-index:251648000" fillcolor="black">
            <v:fill r:id="rId11" o:title="" type="pattern"/>
          </v:rect>
        </w:pict>
      </w:r>
      <w:r>
        <w:rPr>
          <w:rFonts w:ascii="Futura Bk BT" w:hAnsi="Futura Bk BT"/>
          <w:sz w:val="24"/>
        </w:rPr>
        <w:t xml:space="preserve">                  = 2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oval id="_x0000_s1038" style="position:absolute;margin-left:41.55pt;margin-top:.45pt;width:12.95pt;height:13.6pt;z-index:251646976" fillcolor="black">
            <v:fill r:id="rId12" o:title="" type="pattern"/>
          </v:oval>
        </w:pict>
      </w:r>
      <w:r>
        <w:rPr>
          <w:rFonts w:ascii="Futura Bk BT" w:hAnsi="Futura Bk BT"/>
          <w:sz w:val="24"/>
        </w:rPr>
        <w:tab/>
        <w:t xml:space="preserve">          = 8   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39.45pt;margin-top:.15pt;width:17pt;height:11.55pt;z-index:251649024" fillcolor="black">
            <v:fill r:id="rId13" o:title="" type="pattern"/>
          </v:shape>
        </w:pict>
      </w:r>
      <w:r>
        <w:rPr>
          <w:rFonts w:ascii="Futura Bk BT" w:hAnsi="Futura Bk BT"/>
          <w:sz w:val="24"/>
        </w:rPr>
        <w:tab/>
        <w:t xml:space="preserve">          = 0</w:t>
      </w:r>
      <w:r w:rsidRPr="00D7737E">
        <w:rPr>
          <w:rFonts w:ascii="Futura Bk BT" w:hAnsi="Futura Bk BT"/>
          <w:sz w:val="24"/>
        </w:rPr>
        <w:t xml:space="preserve"> </w:t>
      </w:r>
      <w:r>
        <w:rPr>
          <w:rFonts w:ascii="Futura Bk BT Tur" w:hAnsi="Futura Bk BT Tur"/>
          <w:sz w:val="24"/>
        </w:rPr>
        <w:t>şeklinde şifrelendirilmiştir.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 w:line="120" w:lineRule="auto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 verilenlere</w:t>
      </w:r>
      <w:r>
        <w:rPr>
          <w:rFonts w:ascii="Futura Bk BT" w:hAnsi="Futura Bk BT"/>
          <w:sz w:val="24"/>
        </w:rPr>
        <w:t xml:space="preserve"> göre 233 082</w:t>
      </w:r>
      <w:r>
        <w:rPr>
          <w:rFonts w:ascii="Futura Bk BT Tur" w:hAnsi="Futura Bk BT Tur"/>
          <w:sz w:val="24"/>
        </w:rPr>
        <w:t xml:space="preserve"> sayısının şifrelendirilmiş şekli aşağıdakilerden hangisidir?</w:t>
      </w:r>
    </w:p>
    <w:p w:rsidR="00B86B85" w:rsidRDefault="00B86B85" w:rsidP="009C6C0E">
      <w:pPr>
        <w:pStyle w:val="ListParagraph"/>
        <w:tabs>
          <w:tab w:val="left" w:pos="426"/>
          <w:tab w:val="left" w:pos="2694"/>
          <w:tab w:val="left" w:pos="7230"/>
        </w:tabs>
        <w:spacing w:after="0" w:line="120" w:lineRule="auto"/>
        <w:ind w:left="425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40" type="#_x0000_t12" style="position:absolute;left:0;text-align:left;margin-left:77.5pt;margin-top:4.7pt;width:17pt;height:16.3pt;z-index:251652096" fillcolor="#17365d"/>
        </w:pict>
      </w:r>
      <w:r>
        <w:rPr>
          <w:noProof/>
          <w:lang w:eastAsia="tr-TR"/>
        </w:rPr>
        <w:pict>
          <v:oval id="_x0000_s1041" style="position:absolute;left:0;text-align:left;margin-left:113.95pt;margin-top:6.7pt;width:12.95pt;height:13.6pt;z-index:251654144" fillcolor="black">
            <v:fill r:id="rId12" o:title="" type="pattern"/>
          </v:oval>
        </w:pict>
      </w:r>
      <w:r>
        <w:rPr>
          <w:noProof/>
          <w:lang w:eastAsia="tr-TR"/>
        </w:rPr>
        <w:pict>
          <v:shape id="_x0000_s1042" type="#_x0000_t12" style="position:absolute;left:0;text-align:left;margin-left:269.15pt;margin-top:4pt;width:17pt;height:16.3pt;z-index:251665408" fillcolor="#17365d"/>
        </w:pict>
      </w:r>
      <w:r>
        <w:rPr>
          <w:noProof/>
          <w:lang w:eastAsia="tr-TR"/>
        </w:rPr>
        <w:pict>
          <v:shape id="_x0000_s1043" type="#_x0000_t12" style="position:absolute;left:0;text-align:left;margin-left:355.55pt;margin-top:4.7pt;width:17pt;height:16.3pt;z-index:251673600" fillcolor="#17365d"/>
        </w:pic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44" type="#_x0000_t12" style="position:absolute;margin-left:78.2pt;margin-top:18.55pt;width:17pt;height:16.3pt;z-index:251656192" fillcolor="#17365d"/>
        </w:pict>
      </w:r>
      <w:r>
        <w:rPr>
          <w:noProof/>
          <w:lang w:eastAsia="tr-TR"/>
        </w:rPr>
        <w:pict>
          <v:oval id="_x0000_s1045" style="position:absolute;margin-left:323.95pt;margin-top:-.55pt;width:12.95pt;height:13.6pt;z-index:251668480" fillcolor="black">
            <v:fill r:id="rId12" o:title="" type="pattern"/>
          </v:oval>
        </w:pict>
      </w:r>
      <w:r>
        <w:rPr>
          <w:noProof/>
          <w:lang w:eastAsia="tr-TR"/>
        </w:rPr>
        <w:pict>
          <v:rect id="_x0000_s1046" style="position:absolute;margin-left:307.8pt;margin-top:-.55pt;width:13.6pt;height:12.25pt;z-index:251666432" fillcolor="black">
            <v:fill r:id="rId11" o:title="" type="pattern"/>
          </v:rect>
        </w:pict>
      </w:r>
      <w:r>
        <w:rPr>
          <w:noProof/>
          <w:lang w:eastAsia="tr-TR"/>
        </w:rPr>
        <w:pict>
          <v:rect id="_x0000_s1047" style="position:absolute;margin-left:130.4pt;margin-top:1.4pt;width:13.6pt;height:12.25pt;z-index:251671552" fillcolor="black">
            <v:fill r:id="rId11" o:title="" type="pattern"/>
          </v:rect>
        </w:pict>
      </w:r>
      <w:r>
        <w:rPr>
          <w:noProof/>
          <w:lang w:eastAsia="tr-TR"/>
        </w:rPr>
        <w:pict>
          <v:shape id="_x0000_s1048" type="#_x0000_t5" style="position:absolute;margin-left:338.55pt;margin-top:.15pt;width:17pt;height:11.55pt;z-index:251669504" fillcolor="black">
            <v:fill r:id="rId13" o:title="" type="pattern"/>
          </v:shape>
        </w:pict>
      </w:r>
      <w:r>
        <w:rPr>
          <w:noProof/>
          <w:lang w:eastAsia="tr-TR"/>
        </w:rPr>
        <w:pict>
          <v:shape id="_x0000_s1049" type="#_x0000_t5" style="position:absolute;margin-left:286.75pt;margin-top:.15pt;width:17pt;height:11.55pt;z-index:251667456" fillcolor="black">
            <v:fill r:id="rId13" o:title="" type="pattern"/>
          </v:shape>
        </w:pict>
      </w:r>
      <w:r>
        <w:rPr>
          <w:noProof/>
          <w:lang w:eastAsia="tr-TR"/>
        </w:rPr>
        <w:pict>
          <v:shape id="_x0000_s1050" type="#_x0000_t12" style="position:absolute;margin-left:336.9pt;margin-top:17.15pt;width:17pt;height:16.3pt;z-index:251661312" fillcolor="#17365d"/>
        </w:pict>
      </w:r>
      <w:r>
        <w:rPr>
          <w:noProof/>
          <w:lang w:eastAsia="tr-TR"/>
        </w:rPr>
        <w:pict>
          <v:oval id="_x0000_s1051" style="position:absolute;margin-left:321.4pt;margin-top:19.95pt;width:12.95pt;height:13.6pt;z-index:251664384" fillcolor="black">
            <v:fill r:id="rId12" o:title="" type="pattern"/>
          </v:oval>
        </w:pict>
      </w:r>
      <w:r>
        <w:rPr>
          <w:noProof/>
          <w:lang w:eastAsia="tr-TR"/>
        </w:rPr>
        <w:pict>
          <v:shape id="_x0000_s1052" type="#_x0000_t12" style="position:absolute;margin-left:286pt;margin-top:17.85pt;width:17pt;height:16.3pt;z-index:251662336" fillcolor="#17365d"/>
        </w:pict>
      </w:r>
      <w:r>
        <w:rPr>
          <w:noProof/>
          <w:lang w:eastAsia="tr-TR"/>
        </w:rPr>
        <w:pict>
          <v:rect id="_x0000_s1053" style="position:absolute;margin-left:269.75pt;margin-top:21.2pt;width:13.6pt;height:12.25pt;z-index:251660288" fillcolor="black">
            <v:fill r:id="rId11" o:title="" type="pattern"/>
          </v:rect>
        </w:pict>
      </w:r>
      <w:r>
        <w:rPr>
          <w:noProof/>
          <w:lang w:eastAsia="tr-TR"/>
        </w:rPr>
        <w:pict>
          <v:shape id="_x0000_s1054" type="#_x0000_t12" style="position:absolute;margin-left:60.5pt;margin-top:17.85pt;width:17pt;height:16.3pt;z-index:251657216" fillcolor="#17365d"/>
        </w:pict>
      </w:r>
      <w:r>
        <w:rPr>
          <w:noProof/>
          <w:lang w:eastAsia="tr-TR"/>
        </w:rPr>
        <w:pict>
          <v:shape id="_x0000_s1055" type="#_x0000_t5" style="position:absolute;margin-left:94.5pt;margin-top:.15pt;width:17pt;height:11.55pt;z-index:251653120" fillcolor="black">
            <v:fill r:id="rId13" o:title="" type="pattern"/>
          </v:shape>
        </w:pict>
      </w:r>
      <w:r>
        <w:rPr>
          <w:noProof/>
          <w:lang w:eastAsia="tr-TR"/>
        </w:rPr>
        <w:pict>
          <v:rect id="_x0000_s1056" style="position:absolute;margin-left:61.8pt;margin-top:1.4pt;width:13.6pt;height:12.25pt;z-index:251651072" fillcolor="black">
            <v:fill r:id="rId11" o:title="" type="pattern"/>
          </v:rect>
        </w:pict>
      </w:r>
      <w:r>
        <w:rPr>
          <w:noProof/>
          <w:lang w:eastAsia="tr-TR"/>
        </w:rPr>
        <w:pict>
          <v:rect id="_x0000_s1057" style="position:absolute;margin-left:44.25pt;margin-top:1.4pt;width:13.6pt;height:12.25pt;z-index:251650048" fillcolor="black">
            <v:fill r:id="rId11" o:title="" type="pattern"/>
          </v:rect>
        </w:pict>
      </w:r>
      <w:r w:rsidRPr="00443A45">
        <w:rPr>
          <w:rFonts w:ascii="Futura Bk BT" w:hAnsi="Futura Bk BT"/>
          <w:sz w:val="24"/>
        </w:rPr>
        <w:tab/>
        <w:t xml:space="preserve">A) </w:t>
      </w:r>
      <w:r w:rsidRPr="00443A45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B)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58" style="position:absolute;margin-left:130.4pt;margin-top:1pt;width:13.6pt;height:12.25pt;z-index:251670528" fillcolor="black">
            <v:fill r:id="rId11" o:title="" type="pattern"/>
          </v:rect>
        </w:pict>
      </w:r>
      <w:r>
        <w:rPr>
          <w:noProof/>
          <w:lang w:eastAsia="tr-TR"/>
        </w:rPr>
        <w:pict>
          <v:shape id="_x0000_s1059" type="#_x0000_t5" style="position:absolute;margin-left:355.55pt;margin-top:-.4pt;width:17pt;height:11.55pt;z-index:251672576" fillcolor="black">
            <v:fill r:id="rId13" o:title="" type="pattern"/>
          </v:shape>
        </w:pict>
      </w:r>
      <w:r>
        <w:rPr>
          <w:noProof/>
          <w:lang w:eastAsia="tr-TR"/>
        </w:rPr>
        <w:pict>
          <v:shape id="_x0000_s1060" type="#_x0000_t5" style="position:absolute;margin-left:303pt;margin-top:-.4pt;width:17pt;height:11.55pt;z-index:251663360" fillcolor="black">
            <v:fill r:id="rId13" o:title="" type="pattern"/>
          </v:shape>
        </w:pict>
      </w:r>
      <w:r>
        <w:rPr>
          <w:noProof/>
          <w:lang w:eastAsia="tr-TR"/>
        </w:rPr>
        <w:pict>
          <v:oval id="_x0000_s1061" style="position:absolute;margin-left:113.2pt;margin-top:.3pt;width:12.95pt;height:13.6pt;z-index:251659264" fillcolor="black">
            <v:fill r:id="rId12" o:title="" type="pattern"/>
          </v:oval>
        </w:pict>
      </w:r>
      <w:r>
        <w:rPr>
          <w:noProof/>
          <w:lang w:eastAsia="tr-TR"/>
        </w:rPr>
        <w:pict>
          <v:rect id="_x0000_s1062" style="position:absolute;margin-left:44.25pt;margin-top:-.4pt;width:13.6pt;height:12.25pt;z-index:251655168" fillcolor="black">
            <v:fill r:id="rId11" o:title="" type="pattern"/>
          </v:rect>
        </w:pict>
      </w:r>
      <w:r>
        <w:rPr>
          <w:noProof/>
          <w:lang w:eastAsia="tr-TR"/>
        </w:rPr>
        <w:pict>
          <v:shape id="_x0000_s1063" type="#_x0000_t5" style="position:absolute;margin-left:94.5pt;margin-top:1.15pt;width:17pt;height:11.55pt;z-index:251658240" fillcolor="black">
            <v:fill r:id="rId13" o:title="" type="pattern"/>
          </v:shape>
        </w:pict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 w:rsidRPr="00443A45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  <w:t xml:space="preserve">                                  </w:t>
      </w:r>
      <w:r w:rsidRPr="00443A45">
        <w:rPr>
          <w:rFonts w:ascii="Futura Bk BT" w:hAnsi="Futura Bk BT"/>
          <w:sz w:val="24"/>
        </w:rPr>
        <w:t xml:space="preserve">D) </w:t>
      </w:r>
      <w:r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64" type="#_x0000_t202" style="position:absolute;left:0;text-align:left;margin-left:275.2pt;margin-top:3.2pt;width:187.1pt;height:142pt;z-index:251674624;mso-wrap-style:none" stroked="f">
            <v:textbox style="mso-next-textbox:#_x0000_s1064;mso-fit-shape-to-text:t">
              <w:txbxContent>
                <w:p w:rsidR="00B86B85" w:rsidRDefault="00B86B85">
                  <w:r w:rsidRPr="00321ADA">
                    <w:rPr>
                      <w:rFonts w:ascii="Futura Bk BT" w:hAnsi="Futura Bk BT"/>
                      <w:sz w:val="24"/>
                    </w:rPr>
                    <w:object w:dxaOrig="2233" w:dyaOrig="1668">
                      <v:shape id="_x0000_i1030" type="#_x0000_t75" style="width:119.25pt;height:89.25pt" o:ole="">
                        <v:imagedata r:id="rId14" o:title=""/>
                      </v:shape>
                      <o:OLEObject Type="Embed" ProgID="Excel.Sheet.12" ShapeID="_x0000_i1030" DrawAspect="Content" ObjectID="_1441605369" r:id="rId15"/>
                    </w:object>
                  </w:r>
                </w:p>
              </w:txbxContent>
            </v:textbox>
          </v:shape>
        </w:pict>
      </w:r>
      <w:r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Yandaki işlemde verilmeyen A, B, C harflerinin </w:t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yerine gelebilecek rakamların toplamı kaçtır?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 xml:space="preserve"> 17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18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shape id="_x0000_s1065" type="#_x0000_t202" style="position:absolute;margin-left:275.2pt;margin-top:15.15pt;width:187.1pt;height:142pt;z-index:251675648;mso-wrap-style:none" stroked="f">
            <v:textbox style="mso-next-textbox:#_x0000_s1065;mso-fit-shape-to-text:t">
              <w:txbxContent>
                <w:p w:rsidR="00B86B85" w:rsidRDefault="00B86B85">
                  <w:r w:rsidRPr="00321ADA">
                    <w:rPr>
                      <w:rFonts w:ascii="Futura Bk BT" w:hAnsi="Futura Bk BT"/>
                      <w:sz w:val="24"/>
                    </w:rPr>
                    <w:object w:dxaOrig="2185" w:dyaOrig="1508">
                      <v:shape id="_x0000_i1032" type="#_x0000_t75" style="width:117pt;height:81pt" o:ole="">
                        <v:imagedata r:id="rId16" o:title=""/>
                      </v:shape>
                      <o:OLEObject Type="Embed" ProgID="Excel.Sheet.12" ShapeID="_x0000_i1032" DrawAspect="Content" ObjectID="_1441605370" r:id="rId17"/>
                    </w:object>
                  </w:r>
                </w:p>
              </w:txbxContent>
            </v:textbox>
          </v:shape>
        </w:pict>
      </w:r>
    </w:p>
    <w:p w:rsidR="00B86B8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işlemde verilmeyen toplanan</w:t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aşağıdakilerden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  <w:t>A) 30 881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30 829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34 809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34 839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sayıların hangisinin on binler basamağında 3 rakamı vardır?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2 438 879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 xml:space="preserve"> 5 803 961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7 566 321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39 876 047 </w:t>
      </w:r>
    </w:p>
    <w:p w:rsidR="00B86B85" w:rsidRDefault="00B86B85" w:rsidP="008B6493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jc w:val="right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Paragraph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 basamaklı bir doğal sayıda sağdan 7. basamak aşağıdakilerden hangisidir?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yüz milyonlar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on milyonlar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milyonlar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yüz binler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noProof/>
          <w:lang w:eastAsia="tr-TR"/>
        </w:rPr>
        <w:pict>
          <v:rect id="_x0000_s1066" style="position:absolute;margin-left:294.05pt;margin-top:.3pt;width:186.25pt;height:18.35pt;z-index:251676672">
            <v:fill r:id="rId18" o:title="" type="tile"/>
            <v:shadow on="t" color="#404040" offset="4pt,3pt" offset2="4pt,2pt"/>
            <v:textbox>
              <w:txbxContent>
                <w:p w:rsidR="00B86B85" w:rsidRDefault="00B86B85" w:rsidP="008B6493">
                  <w:pPr>
                    <w:tabs>
                      <w:tab w:val="left" w:pos="426"/>
                      <w:tab w:val="left" w:pos="2694"/>
                      <w:tab w:val="left" w:pos="5103"/>
                      <w:tab w:val="left" w:pos="7230"/>
                    </w:tabs>
                    <w:spacing w:after="0"/>
                    <w:jc w:val="center"/>
                  </w:pPr>
                  <w:r>
                    <w:rPr>
                      <w:rFonts w:ascii="Futura Bk BT" w:hAnsi="Futura Bk BT"/>
                      <w:i/>
                      <w:sz w:val="18"/>
                    </w:rPr>
                    <w:t>Salih Cengiz</w:t>
                  </w:r>
                </w:p>
              </w:txbxContent>
            </v:textbox>
          </v:rect>
        </w:pict>
      </w:r>
    </w:p>
    <w:sectPr w:rsidR="00B86B85" w:rsidSect="008B6493">
      <w:headerReference w:type="even" r:id="rId19"/>
      <w:headerReference w:type="default" r:id="rId20"/>
      <w:footerReference w:type="even" r:id="rId21"/>
      <w:footerReference w:type="default" r:id="rId22"/>
      <w:pgSz w:w="11906" w:h="16838"/>
      <w:pgMar w:top="1219" w:right="1274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B85" w:rsidRDefault="00B86B85" w:rsidP="00680368">
      <w:pPr>
        <w:spacing w:after="0" w:line="240" w:lineRule="auto"/>
      </w:pPr>
      <w:r>
        <w:separator/>
      </w:r>
    </w:p>
  </w:endnote>
  <w:endnote w:type="continuationSeparator" w:id="0">
    <w:p w:rsidR="00B86B85" w:rsidRDefault="00B86B85" w:rsidP="0068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B86B85" w:rsidRDefault="00B86B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B86B85" w:rsidRDefault="00B86B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B85" w:rsidRDefault="00B86B85" w:rsidP="00680368">
      <w:pPr>
        <w:spacing w:after="0" w:line="240" w:lineRule="auto"/>
      </w:pPr>
      <w:r>
        <w:separator/>
      </w:r>
    </w:p>
  </w:footnote>
  <w:footnote w:type="continuationSeparator" w:id="0">
    <w:p w:rsidR="00B86B85" w:rsidRDefault="00B86B85" w:rsidP="0068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>
    <w:pPr>
      <w:pStyle w:val="Header"/>
      <w:jc w:val="center"/>
    </w:pPr>
  </w:p>
  <w:p w:rsidR="00B86B85" w:rsidRDefault="00B86B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 w:rsidP="00094C36">
    <w:pPr>
      <w:pStyle w:val="Header"/>
    </w:pPr>
  </w:p>
  <w:p w:rsidR="00B86B85" w:rsidRDefault="00B86B85" w:rsidP="00094C36">
    <w:pPr>
      <w:pStyle w:val="Header"/>
    </w:pPr>
  </w:p>
  <w:p w:rsidR="00B86B85" w:rsidRDefault="00B86B85" w:rsidP="00094C3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style="position:absolute;margin-left:4pt;margin-top:-15.7pt;width:179.2pt;height:50.95pt;z-index:251657728;visibility:visible">
          <v:imagedata r:id="rId1" o:title=""/>
        </v:shape>
      </w:pict>
    </w:r>
    <w:r>
      <w:rPr>
        <w:noProof/>
        <w:lang w:eastAsia="tr-TR"/>
      </w:rPr>
      <w:pict>
        <v:oval id="_x0000_s2050" style="position:absolute;margin-left:372.35pt;margin-top:-16.15pt;width:89.65pt;height:51.25pt;z-index:251658752" fillcolor="#eaf1dd">
          <v:textbox style="mso-next-textbox:#_x0000_s2050">
            <w:txbxContent>
              <w:p w:rsidR="00B86B85" w:rsidRPr="00BB07B0" w:rsidRDefault="00B86B85" w:rsidP="00B432B5">
                <w:pPr>
                  <w:spacing w:after="0" w:line="360" w:lineRule="auto"/>
                  <w:rPr>
                    <w:sz w:val="18"/>
                  </w:rPr>
                </w:pPr>
              </w:p>
            </w:txbxContent>
          </v:textbox>
        </v:oval>
      </w:pict>
    </w:r>
    <w:r>
      <w:rPr>
        <w:noProof/>
        <w:lang w:eastAsia="tr-TR"/>
      </w:rPr>
      <w:pict>
        <v:rect id="_x0000_s2051" style="position:absolute;margin-left:3.65pt;margin-top:-17.55pt;width:459.55pt;height:54.9pt;z-index:251656704" fillcolor="#c6d9f1">
          <v:shadow on="t" color="#365f91" offset="4pt,3pt" offset2="4pt,2pt"/>
          <v:textbox style="mso-next-textbox:#_x0000_s2051">
            <w:txbxContent>
              <w:p w:rsidR="00B86B85" w:rsidRDefault="00B86B85" w:rsidP="00094C36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i/>
                    <w:sz w:val="18"/>
                    <w:szCs w:val="18"/>
                  </w:rPr>
                  <w:t xml:space="preserve">            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>5</w: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t>.SINIF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 xml:space="preserve"> </w:t>
                </w:r>
              </w:p>
              <w:p w:rsidR="00B86B85" w:rsidRPr="0011592A" w:rsidRDefault="00B86B85" w:rsidP="00094C36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 xml:space="preserve">            MATEMATİK</w:t>
                </w:r>
              </w:p>
              <w:p w:rsidR="00B86B85" w:rsidRPr="008B6493" w:rsidRDefault="00B86B85" w:rsidP="008B6493">
                <w:pPr>
                  <w:spacing w:after="0" w:line="24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sz w:val="20"/>
                    <w:szCs w:val="18"/>
                  </w:rPr>
                  <w:t xml:space="preserve">                                                        </w:t>
                </w:r>
                <w:r w:rsidRPr="008B6493">
                  <w:rPr>
                    <w:rFonts w:ascii="Tahoma" w:hAnsi="Tahoma" w:cs="Tahoma"/>
                    <w:sz w:val="20"/>
                    <w:szCs w:val="18"/>
                  </w:rPr>
                  <w:t>DOĞAL SAYILAR TEST SINAVI</w:t>
                </w:r>
              </w:p>
              <w:p w:rsidR="00B86B85" w:rsidRDefault="00B86B85" w:rsidP="00094C36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B86B85" w:rsidRPr="00A75E3D" w:rsidRDefault="00B86B85" w:rsidP="00094C36">
                <w:pPr>
                  <w:jc w:val="center"/>
                  <w:rPr>
                    <w:rFonts w:ascii="Tahoma" w:hAnsi="Tahoma" w:cs="Tahoma"/>
                    <w:i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  </w:t>
                </w:r>
                <w:r w:rsidRPr="00A75E3D">
                  <w:rPr>
                    <w:rFonts w:ascii="Tahoma" w:hAnsi="Tahoma" w:cs="Tahoma"/>
                    <w:i/>
                    <w:sz w:val="16"/>
                    <w:szCs w:val="16"/>
                  </w:rPr>
                  <w:t>Salih Cengiz</w:t>
                </w:r>
              </w:p>
            </w:txbxContent>
          </v:textbox>
        </v:rect>
      </w:pict>
    </w:r>
  </w:p>
  <w:p w:rsidR="00B86B85" w:rsidRDefault="00B86B85" w:rsidP="00094C36">
    <w:pPr>
      <w:pStyle w:val="Header"/>
    </w:pPr>
  </w:p>
  <w:p w:rsidR="00B86B85" w:rsidRPr="00A54927" w:rsidRDefault="00B86B85" w:rsidP="00094C36">
    <w:pPr>
      <w:pStyle w:val="Header"/>
      <w:rPr>
        <w:i/>
        <w:sz w:val="20"/>
      </w:rPr>
    </w:pPr>
  </w:p>
  <w:p w:rsidR="00B86B85" w:rsidRDefault="00B86B85" w:rsidP="00AF7D9E">
    <w:pPr>
      <w:pStyle w:val="Header"/>
      <w:jc w:val="right"/>
      <w:rPr>
        <w:i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97F"/>
    <w:multiLevelType w:val="hybridMultilevel"/>
    <w:tmpl w:val="BCAE0D30"/>
    <w:lvl w:ilvl="0" w:tplc="50AA07B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E66725"/>
    <w:multiLevelType w:val="hybridMultilevel"/>
    <w:tmpl w:val="BE3C7D64"/>
    <w:lvl w:ilvl="0" w:tplc="CF3810A4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74E6BD9"/>
    <w:multiLevelType w:val="hybridMultilevel"/>
    <w:tmpl w:val="14FC6A98"/>
    <w:lvl w:ilvl="0" w:tplc="A0A209E6">
      <w:start w:val="1"/>
      <w:numFmt w:val="upperLetter"/>
      <w:lvlText w:val="%1)"/>
      <w:lvlJc w:val="left"/>
      <w:pPr>
        <w:ind w:left="97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3">
    <w:nsid w:val="176B2042"/>
    <w:multiLevelType w:val="hybridMultilevel"/>
    <w:tmpl w:val="5E0208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406AF"/>
    <w:multiLevelType w:val="hybridMultilevel"/>
    <w:tmpl w:val="E8A0DE10"/>
    <w:lvl w:ilvl="0" w:tplc="1C7E90A8">
      <w:start w:val="1"/>
      <w:numFmt w:val="upperLetter"/>
      <w:lvlText w:val="%1)"/>
      <w:lvlJc w:val="left"/>
      <w:pPr>
        <w:ind w:left="12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81C77EC"/>
    <w:multiLevelType w:val="hybridMultilevel"/>
    <w:tmpl w:val="6428E214"/>
    <w:lvl w:ilvl="0" w:tplc="244CBC6E">
      <w:start w:val="1"/>
      <w:numFmt w:val="upperLetter"/>
      <w:lvlText w:val="%1)"/>
      <w:lvlJc w:val="left"/>
      <w:pPr>
        <w:ind w:left="2556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97D5812"/>
    <w:multiLevelType w:val="hybridMultilevel"/>
    <w:tmpl w:val="48A074EE"/>
    <w:lvl w:ilvl="0" w:tplc="352AF82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AF66527"/>
    <w:multiLevelType w:val="hybridMultilevel"/>
    <w:tmpl w:val="37587202"/>
    <w:lvl w:ilvl="0" w:tplc="DB0868A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301C67D8"/>
    <w:multiLevelType w:val="hybridMultilevel"/>
    <w:tmpl w:val="1DBC282C"/>
    <w:lvl w:ilvl="0" w:tplc="AB348F76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B2478B"/>
    <w:multiLevelType w:val="hybridMultilevel"/>
    <w:tmpl w:val="F50449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807C32"/>
    <w:multiLevelType w:val="hybridMultilevel"/>
    <w:tmpl w:val="1C009D98"/>
    <w:lvl w:ilvl="0" w:tplc="6AD02426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C349F1"/>
    <w:multiLevelType w:val="hybridMultilevel"/>
    <w:tmpl w:val="5BAAF582"/>
    <w:lvl w:ilvl="0" w:tplc="66D8C54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50CB3F13"/>
    <w:multiLevelType w:val="hybridMultilevel"/>
    <w:tmpl w:val="8CD64E7A"/>
    <w:lvl w:ilvl="0" w:tplc="036C9C66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D5A1A34"/>
    <w:multiLevelType w:val="hybridMultilevel"/>
    <w:tmpl w:val="3D6A5D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733628"/>
    <w:multiLevelType w:val="hybridMultilevel"/>
    <w:tmpl w:val="6A7C8608"/>
    <w:lvl w:ilvl="0" w:tplc="5582F1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3A3F71"/>
    <w:multiLevelType w:val="hybridMultilevel"/>
    <w:tmpl w:val="C8A60A5E"/>
    <w:lvl w:ilvl="0" w:tplc="330A8CF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92A44C6"/>
    <w:multiLevelType w:val="hybridMultilevel"/>
    <w:tmpl w:val="E28E23D2"/>
    <w:lvl w:ilvl="0" w:tplc="424CB39C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B87454B"/>
    <w:multiLevelType w:val="hybridMultilevel"/>
    <w:tmpl w:val="39A85F40"/>
    <w:lvl w:ilvl="0" w:tplc="5302C54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E4C046C"/>
    <w:multiLevelType w:val="hybridMultilevel"/>
    <w:tmpl w:val="B7E083D6"/>
    <w:lvl w:ilvl="0" w:tplc="3B628E68">
      <w:start w:val="1"/>
      <w:numFmt w:val="upperLetter"/>
      <w:lvlText w:val="%1)"/>
      <w:lvlJc w:val="left"/>
      <w:pPr>
        <w:ind w:left="191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6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74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"/>
  </w:num>
  <w:num w:numId="5">
    <w:abstractNumId w:val="4"/>
  </w:num>
  <w:num w:numId="6">
    <w:abstractNumId w:val="11"/>
  </w:num>
  <w:num w:numId="7">
    <w:abstractNumId w:val="18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3"/>
  </w:num>
  <w:num w:numId="13">
    <w:abstractNumId w:val="6"/>
  </w:num>
  <w:num w:numId="14">
    <w:abstractNumId w:val="1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328"/>
    <w:rsid w:val="00004A79"/>
    <w:rsid w:val="0001543B"/>
    <w:rsid w:val="00035CED"/>
    <w:rsid w:val="00037472"/>
    <w:rsid w:val="00041BE9"/>
    <w:rsid w:val="000521C6"/>
    <w:rsid w:val="00060616"/>
    <w:rsid w:val="00061705"/>
    <w:rsid w:val="00073B82"/>
    <w:rsid w:val="00074839"/>
    <w:rsid w:val="000914AD"/>
    <w:rsid w:val="00094C36"/>
    <w:rsid w:val="001158C2"/>
    <w:rsid w:val="0011592A"/>
    <w:rsid w:val="00122BC8"/>
    <w:rsid w:val="00135F18"/>
    <w:rsid w:val="00144BBD"/>
    <w:rsid w:val="001509C2"/>
    <w:rsid w:val="001736E0"/>
    <w:rsid w:val="001757EA"/>
    <w:rsid w:val="001A150A"/>
    <w:rsid w:val="001C752B"/>
    <w:rsid w:val="001D2B4D"/>
    <w:rsid w:val="001E061F"/>
    <w:rsid w:val="00204007"/>
    <w:rsid w:val="002056C2"/>
    <w:rsid w:val="00211748"/>
    <w:rsid w:val="00224B76"/>
    <w:rsid w:val="00271904"/>
    <w:rsid w:val="0027280F"/>
    <w:rsid w:val="0027755A"/>
    <w:rsid w:val="002777C6"/>
    <w:rsid w:val="00294BDD"/>
    <w:rsid w:val="00297C46"/>
    <w:rsid w:val="002A411B"/>
    <w:rsid w:val="002D41B9"/>
    <w:rsid w:val="002F59C4"/>
    <w:rsid w:val="00321ADA"/>
    <w:rsid w:val="00352F69"/>
    <w:rsid w:val="00361B78"/>
    <w:rsid w:val="003636AD"/>
    <w:rsid w:val="00384E23"/>
    <w:rsid w:val="003A0072"/>
    <w:rsid w:val="003B3DCA"/>
    <w:rsid w:val="003D103E"/>
    <w:rsid w:val="003F129E"/>
    <w:rsid w:val="00423164"/>
    <w:rsid w:val="00443A45"/>
    <w:rsid w:val="004449FC"/>
    <w:rsid w:val="0045253B"/>
    <w:rsid w:val="0046375B"/>
    <w:rsid w:val="00463C07"/>
    <w:rsid w:val="00473C5F"/>
    <w:rsid w:val="004857F6"/>
    <w:rsid w:val="004B298F"/>
    <w:rsid w:val="004D5D5E"/>
    <w:rsid w:val="004D5FFE"/>
    <w:rsid w:val="004E15A9"/>
    <w:rsid w:val="00510D9B"/>
    <w:rsid w:val="0051264D"/>
    <w:rsid w:val="005134F2"/>
    <w:rsid w:val="005645EB"/>
    <w:rsid w:val="00575BB4"/>
    <w:rsid w:val="00583031"/>
    <w:rsid w:val="00595CDA"/>
    <w:rsid w:val="005C0D53"/>
    <w:rsid w:val="005F064B"/>
    <w:rsid w:val="005F4328"/>
    <w:rsid w:val="006027B5"/>
    <w:rsid w:val="00605847"/>
    <w:rsid w:val="0064292A"/>
    <w:rsid w:val="00646601"/>
    <w:rsid w:val="0065564A"/>
    <w:rsid w:val="0066274A"/>
    <w:rsid w:val="006765D9"/>
    <w:rsid w:val="00680368"/>
    <w:rsid w:val="006B0511"/>
    <w:rsid w:val="006B7A84"/>
    <w:rsid w:val="006D261B"/>
    <w:rsid w:val="006E3E4B"/>
    <w:rsid w:val="006F257E"/>
    <w:rsid w:val="00721FD0"/>
    <w:rsid w:val="00750CC5"/>
    <w:rsid w:val="00762435"/>
    <w:rsid w:val="00800AB8"/>
    <w:rsid w:val="008164C4"/>
    <w:rsid w:val="00817FE0"/>
    <w:rsid w:val="008375A3"/>
    <w:rsid w:val="00843920"/>
    <w:rsid w:val="00844D82"/>
    <w:rsid w:val="0085488B"/>
    <w:rsid w:val="00870271"/>
    <w:rsid w:val="008766FD"/>
    <w:rsid w:val="00880B22"/>
    <w:rsid w:val="00890163"/>
    <w:rsid w:val="008B6493"/>
    <w:rsid w:val="008F076E"/>
    <w:rsid w:val="009105C0"/>
    <w:rsid w:val="00932A73"/>
    <w:rsid w:val="00957409"/>
    <w:rsid w:val="00976495"/>
    <w:rsid w:val="00986589"/>
    <w:rsid w:val="009A0A12"/>
    <w:rsid w:val="009A670A"/>
    <w:rsid w:val="009C6C0E"/>
    <w:rsid w:val="009C7C6E"/>
    <w:rsid w:val="009E4F15"/>
    <w:rsid w:val="009F1242"/>
    <w:rsid w:val="009F29F8"/>
    <w:rsid w:val="009F316F"/>
    <w:rsid w:val="00A45A53"/>
    <w:rsid w:val="00A54927"/>
    <w:rsid w:val="00A610A4"/>
    <w:rsid w:val="00A61894"/>
    <w:rsid w:val="00A651A2"/>
    <w:rsid w:val="00A75E3D"/>
    <w:rsid w:val="00A8326C"/>
    <w:rsid w:val="00A9197D"/>
    <w:rsid w:val="00AC102B"/>
    <w:rsid w:val="00AC355F"/>
    <w:rsid w:val="00AE24C7"/>
    <w:rsid w:val="00AE68F5"/>
    <w:rsid w:val="00AF4EA5"/>
    <w:rsid w:val="00AF7D9E"/>
    <w:rsid w:val="00B409FB"/>
    <w:rsid w:val="00B432B5"/>
    <w:rsid w:val="00B5757C"/>
    <w:rsid w:val="00B75417"/>
    <w:rsid w:val="00B86B85"/>
    <w:rsid w:val="00B97D5C"/>
    <w:rsid w:val="00BB07B0"/>
    <w:rsid w:val="00BB136B"/>
    <w:rsid w:val="00BD232A"/>
    <w:rsid w:val="00BD462B"/>
    <w:rsid w:val="00BE39DB"/>
    <w:rsid w:val="00BF37B7"/>
    <w:rsid w:val="00BF70EB"/>
    <w:rsid w:val="00C026CE"/>
    <w:rsid w:val="00C03BFC"/>
    <w:rsid w:val="00C11E07"/>
    <w:rsid w:val="00C16B2E"/>
    <w:rsid w:val="00C21384"/>
    <w:rsid w:val="00C31D17"/>
    <w:rsid w:val="00C476CF"/>
    <w:rsid w:val="00C5026A"/>
    <w:rsid w:val="00C7744E"/>
    <w:rsid w:val="00C8320B"/>
    <w:rsid w:val="00C92304"/>
    <w:rsid w:val="00CF1A64"/>
    <w:rsid w:val="00D00099"/>
    <w:rsid w:val="00D0146E"/>
    <w:rsid w:val="00D10D4B"/>
    <w:rsid w:val="00D178D5"/>
    <w:rsid w:val="00D262EE"/>
    <w:rsid w:val="00D32884"/>
    <w:rsid w:val="00D3291C"/>
    <w:rsid w:val="00D400A4"/>
    <w:rsid w:val="00D67331"/>
    <w:rsid w:val="00D7615F"/>
    <w:rsid w:val="00D7737E"/>
    <w:rsid w:val="00DA6B68"/>
    <w:rsid w:val="00DB72A1"/>
    <w:rsid w:val="00DC22C2"/>
    <w:rsid w:val="00DE028D"/>
    <w:rsid w:val="00E02393"/>
    <w:rsid w:val="00E144B7"/>
    <w:rsid w:val="00E260E5"/>
    <w:rsid w:val="00E27BBC"/>
    <w:rsid w:val="00E60383"/>
    <w:rsid w:val="00E735B9"/>
    <w:rsid w:val="00E911E4"/>
    <w:rsid w:val="00E92248"/>
    <w:rsid w:val="00EA0D4B"/>
    <w:rsid w:val="00EA5D9F"/>
    <w:rsid w:val="00ED2CDD"/>
    <w:rsid w:val="00ED6D12"/>
    <w:rsid w:val="00ED7174"/>
    <w:rsid w:val="00EE67B9"/>
    <w:rsid w:val="00F04B0C"/>
    <w:rsid w:val="00F37DE9"/>
    <w:rsid w:val="00F533F3"/>
    <w:rsid w:val="00F5429F"/>
    <w:rsid w:val="00F55C82"/>
    <w:rsid w:val="00F65211"/>
    <w:rsid w:val="00F811D6"/>
    <w:rsid w:val="00FA68A6"/>
    <w:rsid w:val="00FB0BB5"/>
    <w:rsid w:val="00FB178C"/>
    <w:rsid w:val="00FB52A4"/>
    <w:rsid w:val="00FC0482"/>
    <w:rsid w:val="00FE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F43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8036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036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8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03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1.xlsx"/><Relationship Id="rId13" Type="http://schemas.openxmlformats.org/officeDocument/2006/relationships/image" Target="media/image5.gif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4.gif"/><Relationship Id="rId17" Type="http://schemas.openxmlformats.org/officeDocument/2006/relationships/package" Target="embeddings/Microsoft_Office_Excel__al__ma_Sayfas_44.xlsx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3.xlsx"/><Relationship Id="rId23" Type="http://schemas.openxmlformats.org/officeDocument/2006/relationships/fontTable" Target="fontTable.xml"/><Relationship Id="rId10" Type="http://schemas.openxmlformats.org/officeDocument/2006/relationships/package" Target="embeddings/Microsoft_Office_Excel__al__ma_Sayfas_22.xls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468</Words>
  <Characters>2674</Characters>
  <Application>Microsoft Office Outlook</Application>
  <DocSecurity>0</DocSecurity>
  <Lines>0</Lines>
  <Paragraphs>0</Paragraphs>
  <ScaleCrop>false</ScaleCrop>
  <Company>OGRETMEN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SALIH CENGIZ</dc:creator>
  <cp:keywords/>
  <dc:description/>
  <cp:lastModifiedBy>Excellent-PC</cp:lastModifiedBy>
  <cp:revision>2</cp:revision>
  <cp:lastPrinted>2010-10-20T10:46:00Z</cp:lastPrinted>
  <dcterms:created xsi:type="dcterms:W3CDTF">2013-09-25T06:10:00Z</dcterms:created>
  <dcterms:modified xsi:type="dcterms:W3CDTF">2013-09-25T06:10:00Z</dcterms:modified>
</cp:coreProperties>
</file>