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2156" w:rsidRDefault="00FB2156" w:rsidP="00416691">
      <w:r>
        <w:t>Adı:                                                                             Sınıfı:                                               Doğru Sayısı:                         PUAN:</w:t>
      </w:r>
    </w:p>
    <w:p w:rsidR="00FB2156" w:rsidRDefault="00FB2156" w:rsidP="00416691">
      <w:r>
        <w:t>Soyadı:                                                                       No:                                                   Yanlış Sayısı:</w:t>
      </w:r>
    </w:p>
    <w:p w:rsidR="00FB2156" w:rsidRDefault="00FB2156" w:rsidP="00416691">
      <w:pPr>
        <w:jc w:val="center"/>
        <w:rPr>
          <w:sz w:val="36"/>
          <w:szCs w:val="36"/>
        </w:rPr>
      </w:pPr>
      <w:r w:rsidRPr="00416691">
        <w:rPr>
          <w:b/>
          <w:sz w:val="36"/>
          <w:szCs w:val="36"/>
          <w:u w:val="single"/>
        </w:rPr>
        <w:t>MATEMATİK 2. DÖNEM 1. DENEME SINAVI</w:t>
      </w:r>
    </w:p>
    <w:p w:rsidR="00FB2156" w:rsidRDefault="00FB2156" w:rsidP="00416691">
      <w:pPr>
        <w:jc w:val="center"/>
        <w:sectPr w:rsidR="00FB2156" w:rsidSect="00416691">
          <w:pgSz w:w="11906" w:h="16838"/>
          <w:pgMar w:top="567" w:right="424" w:bottom="568" w:left="426" w:header="708" w:footer="708" w:gutter="0"/>
          <w:cols w:space="708"/>
          <w:docGrid w:linePitch="360"/>
        </w:sect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34.75pt;height:124.5pt;visibility:visible">
            <v:imagedata r:id="rId5" o:title=""/>
          </v:shape>
        </w:pict>
      </w: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  <w:r w:rsidRPr="00345F7C">
        <w:rPr>
          <w:rFonts w:ascii="Monotype Corsiva" w:hAnsi="Monotype Corsiva"/>
          <w:b/>
          <w:i/>
          <w:noProof/>
          <w:sz w:val="24"/>
          <w:lang w:eastAsia="tr-TR"/>
        </w:rPr>
        <w:pict>
          <v:shape id="Resim 4" o:spid="_x0000_i1026" type="#_x0000_t75" style="width:241.5pt;height:161.25pt;visibility:visible">
            <v:imagedata r:id="rId6" o:title=""/>
          </v:shape>
        </w:pict>
      </w: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  <w:r w:rsidRPr="00345F7C">
        <w:rPr>
          <w:rFonts w:ascii="Monotype Corsiva" w:hAnsi="Monotype Corsiva"/>
          <w:b/>
          <w:noProof/>
          <w:sz w:val="24"/>
          <w:lang w:eastAsia="tr-TR"/>
        </w:rPr>
        <w:pict>
          <v:shape id="Resim 7" o:spid="_x0000_i1027" type="#_x0000_t75" style="width:240pt;height:67.5pt;visibility:visible">
            <v:imagedata r:id="rId7" o:title=""/>
          </v:shape>
        </w:pict>
      </w: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ind w:left="390"/>
        <w:rPr>
          <w:b/>
        </w:r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  <w:r w:rsidRPr="00345F7C">
        <w:rPr>
          <w:b/>
          <w:noProof/>
          <w:lang w:eastAsia="tr-TR"/>
        </w:rPr>
        <w:pict>
          <v:shape id="Resim 52" o:spid="_x0000_i1028" type="#_x0000_t75" style="width:234pt;height:335.25pt;visibility:visible">
            <v:imagedata r:id="rId8" o:title="" gain="109227f" blacklevel="-6554f" grayscale="t"/>
          </v:shape>
        </w:pict>
      </w: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416691">
      <w:pPr>
        <w:pStyle w:val="ListParagraph"/>
        <w:ind w:left="142"/>
        <w:rPr>
          <w:b/>
          <w:noProof/>
          <w:lang w:eastAsia="tr-TR"/>
        </w:rPr>
      </w:pPr>
      <w:r w:rsidRPr="00345F7C">
        <w:rPr>
          <w:b/>
          <w:noProof/>
          <w:lang w:eastAsia="tr-TR"/>
        </w:rPr>
        <w:pict>
          <v:shape id="Resim 55" o:spid="_x0000_i1029" type="#_x0000_t75" style="width:238.5pt;height:259.5pt;visibility:visible">
            <v:imagedata r:id="rId9" o:title="" gain="109227f" blacklevel="-6554f" grayscale="t"/>
          </v:shape>
        </w:pict>
      </w: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416691">
      <w:pPr>
        <w:pStyle w:val="ListParagraph"/>
        <w:ind w:left="284"/>
        <w:rPr>
          <w:b/>
        </w:rPr>
      </w:pPr>
      <w:r w:rsidRPr="00345F7C">
        <w:rPr>
          <w:b/>
          <w:noProof/>
          <w:lang w:eastAsia="tr-TR"/>
        </w:rPr>
        <w:pict>
          <v:shape id="Resim 50" o:spid="_x0000_i1030" type="#_x0000_t75" style="width:233.25pt;height:273pt;visibility:visible">
            <v:imagedata r:id="rId10" o:title="" cropright="1174f" gain="109227f" blacklevel="-6554f" grayscale="t"/>
          </v:shape>
        </w:pict>
      </w: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6A6AE5">
      <w:pPr>
        <w:pStyle w:val="ListParagraph"/>
        <w:ind w:left="284"/>
        <w:rPr>
          <w:b/>
        </w:rPr>
      </w:pPr>
      <w:r w:rsidRPr="00345F7C">
        <w:rPr>
          <w:b/>
          <w:noProof/>
          <w:lang w:eastAsia="tr-TR"/>
        </w:rPr>
        <w:pict>
          <v:shape id="Resim 38" o:spid="_x0000_i1031" type="#_x0000_t75" style="width:233.25pt;height:228pt;visibility:visible">
            <v:imagedata r:id="rId11" o:title="" gain="1.25" grayscale="t"/>
          </v:shape>
        </w:pict>
      </w: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416691">
      <w:pPr>
        <w:pStyle w:val="ListParagraph"/>
        <w:ind w:left="142"/>
        <w:rPr>
          <w:b/>
        </w:rPr>
      </w:pPr>
    </w:p>
    <w:p w:rsidR="00FB2156" w:rsidRDefault="00FB2156" w:rsidP="006A6AE5">
      <w:pPr>
        <w:pStyle w:val="ListParagraph"/>
        <w:numPr>
          <w:ilvl w:val="0"/>
          <w:numId w:val="1"/>
        </w:numPr>
        <w:rPr>
          <w:b/>
        </w:rPr>
      </w:pPr>
    </w:p>
    <w:p w:rsidR="00FB2156" w:rsidRDefault="00FB2156" w:rsidP="006A6AE5">
      <w:pPr>
        <w:pStyle w:val="ListParagraph"/>
        <w:ind w:left="284"/>
        <w:rPr>
          <w:b/>
        </w:rPr>
      </w:pPr>
      <w:r w:rsidRPr="00345F7C">
        <w:rPr>
          <w:rFonts w:ascii="Monotype Corsiva" w:hAnsi="Monotype Corsiva"/>
          <w:b/>
          <w:noProof/>
          <w:sz w:val="24"/>
          <w:lang w:eastAsia="tr-TR"/>
        </w:rPr>
        <w:pict>
          <v:shape id="Resim 10" o:spid="_x0000_i1032" type="#_x0000_t75" style="width:234.75pt;height:101.25pt;visibility:visible">
            <v:imagedata r:id="rId12" o:title="" gain="76205f" blacklevel="-2621f"/>
          </v:shape>
        </w:pict>
      </w:r>
    </w:p>
    <w:p w:rsidR="00FB2156" w:rsidRDefault="00FB2156" w:rsidP="006A6AE5">
      <w:pPr>
        <w:pStyle w:val="ListParagraph"/>
        <w:ind w:left="284"/>
        <w:rPr>
          <w:b/>
        </w:rPr>
      </w:pPr>
    </w:p>
    <w:p w:rsidR="00FB2156" w:rsidRDefault="00FB2156" w:rsidP="006A6AE5">
      <w:pPr>
        <w:pStyle w:val="ListParagraph"/>
        <w:ind w:left="284"/>
        <w:rPr>
          <w:b/>
        </w:rPr>
      </w:pPr>
    </w:p>
    <w:p w:rsidR="00FB2156" w:rsidRDefault="00FB2156" w:rsidP="006A6AE5">
      <w:pPr>
        <w:pStyle w:val="ListParagraph"/>
        <w:ind w:left="284"/>
        <w:rPr>
          <w:b/>
        </w:rPr>
      </w:pPr>
    </w:p>
    <w:p w:rsidR="00FB2156" w:rsidRDefault="00FB2156" w:rsidP="006A6AE5">
      <w:pPr>
        <w:pStyle w:val="ListParagraph"/>
        <w:ind w:left="284"/>
        <w:rPr>
          <w:b/>
        </w:rPr>
      </w:pPr>
    </w:p>
    <w:p w:rsidR="00FB2156" w:rsidRDefault="00FB2156" w:rsidP="006A6AE5">
      <w:pPr>
        <w:pStyle w:val="ListParagraph"/>
        <w:numPr>
          <w:ilvl w:val="0"/>
          <w:numId w:val="1"/>
        </w:numPr>
        <w:ind w:left="142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 w:rsidRPr="00345F7C">
        <w:rPr>
          <w:b/>
          <w:noProof/>
          <w:lang w:eastAsia="tr-TR"/>
        </w:rPr>
        <w:pict>
          <v:shape id="Resim 39" o:spid="_x0000_i1033" type="#_x0000_t75" style="width:250.5pt;height:223.5pt;visibility:visible">
            <v:imagedata r:id="rId13" o:title="" gain="1.25" grayscale="t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-142"/>
        <w:rPr>
          <w:b/>
        </w:rPr>
      </w:pPr>
      <w:r>
        <w:rPr>
          <w:b/>
        </w:rPr>
        <w:t xml:space="preserve">10) </w:t>
      </w:r>
      <w:r w:rsidRPr="00345F7C">
        <w:rPr>
          <w:b/>
          <w:noProof/>
          <w:lang w:eastAsia="tr-TR"/>
        </w:rPr>
        <w:pict>
          <v:shape id="Resim 17" o:spid="_x0000_i1034" type="#_x0000_t75" style="width:254.25pt;height:203.25pt;visibility:visible">
            <v:imagedata r:id="rId14" o:title="" gain="1.25" grayscale="t"/>
          </v:shape>
        </w:pict>
      </w:r>
    </w:p>
    <w:p w:rsidR="00FB2156" w:rsidRDefault="00FB2156" w:rsidP="006A6AE5">
      <w:pPr>
        <w:pStyle w:val="ListParagraph"/>
        <w:ind w:left="-142"/>
        <w:rPr>
          <w:b/>
        </w:rPr>
      </w:pPr>
    </w:p>
    <w:p w:rsidR="00FB2156" w:rsidRDefault="00FB2156" w:rsidP="006A6AE5">
      <w:pPr>
        <w:pStyle w:val="ListParagraph"/>
        <w:ind w:left="-142"/>
        <w:rPr>
          <w:b/>
        </w:rPr>
      </w:pPr>
    </w:p>
    <w:p w:rsidR="00FB2156" w:rsidRDefault="00FB2156" w:rsidP="006A6AE5">
      <w:pPr>
        <w:pStyle w:val="ListParagraph"/>
        <w:ind w:left="-142"/>
        <w:rPr>
          <w:b/>
        </w:rPr>
      </w:pPr>
      <w:r>
        <w:rPr>
          <w:b/>
        </w:rPr>
        <w:t>11)</w:t>
      </w:r>
    </w:p>
    <w:p w:rsidR="00FB2156" w:rsidRDefault="00FB2156" w:rsidP="006A6AE5">
      <w:pPr>
        <w:pStyle w:val="ListParagraph"/>
        <w:ind w:left="-142"/>
        <w:rPr>
          <w:b/>
        </w:rPr>
      </w:pPr>
      <w:r>
        <w:rPr>
          <w:b/>
        </w:rPr>
        <w:t xml:space="preserve"> </w:t>
      </w:r>
      <w:r w:rsidRPr="00345F7C">
        <w:rPr>
          <w:rFonts w:ascii="Monotype Corsiva" w:hAnsi="Monotype Corsiva"/>
          <w:b/>
          <w:noProof/>
          <w:sz w:val="24"/>
          <w:lang w:eastAsia="tr-TR"/>
        </w:rPr>
        <w:pict>
          <v:shape id="Resim 13" o:spid="_x0000_i1035" type="#_x0000_t75" style="width:234.75pt;height:194.25pt;visibility:visible">
            <v:imagedata r:id="rId15" o:title="" gain="1.25" blacklevel="-3932f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 xml:space="preserve">12) </w:t>
      </w:r>
    </w:p>
    <w:p w:rsidR="00FB2156" w:rsidRDefault="00FB2156" w:rsidP="006A6AE5">
      <w:pPr>
        <w:pStyle w:val="ListParagraph"/>
        <w:ind w:left="0"/>
        <w:rPr>
          <w:b/>
        </w:rPr>
      </w:pPr>
      <w:r w:rsidRPr="00345F7C">
        <w:rPr>
          <w:b/>
          <w:noProof/>
          <w:lang w:eastAsia="tr-TR"/>
        </w:rPr>
        <w:pict>
          <v:shape id="_x0000_i1036" type="#_x0000_t75" style="width:250.5pt;height:167.25pt;visibility:visible">
            <v:imagedata r:id="rId16" o:title="" gain="88562f" blacklevel="-4588f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 xml:space="preserve">13) </w:t>
      </w:r>
    </w:p>
    <w:p w:rsidR="00FB2156" w:rsidRDefault="00FB2156" w:rsidP="006A6AE5">
      <w:pPr>
        <w:pStyle w:val="ListParagraph"/>
        <w:ind w:left="0"/>
        <w:rPr>
          <w:b/>
        </w:rPr>
      </w:pPr>
      <w:r w:rsidRPr="00345F7C">
        <w:rPr>
          <w:b/>
          <w:noProof/>
          <w:lang w:eastAsia="tr-TR"/>
        </w:rPr>
        <w:pict>
          <v:shape id="Resim 21" o:spid="_x0000_i1037" type="#_x0000_t75" style="width:249pt;height:82.5pt;visibility:visible">
            <v:imagedata r:id="rId17" o:title="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 xml:space="preserve">14) </w:t>
      </w:r>
    </w:p>
    <w:p w:rsidR="00FB2156" w:rsidRDefault="00FB2156" w:rsidP="006A6AE5">
      <w:pPr>
        <w:pStyle w:val="ListParagraph"/>
        <w:ind w:left="0"/>
        <w:rPr>
          <w:b/>
        </w:rPr>
      </w:pPr>
      <w:r w:rsidRPr="00345F7C">
        <w:rPr>
          <w:b/>
          <w:noProof/>
          <w:lang w:eastAsia="tr-TR"/>
        </w:rPr>
        <w:pict>
          <v:shape id="Resim 3" o:spid="_x0000_i1038" type="#_x0000_t75" style="width:243.75pt;height:156.75pt;visibility:visible">
            <v:imagedata r:id="rId18" o:title="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>15)</w:t>
      </w:r>
    </w:p>
    <w:p w:rsidR="00FB2156" w:rsidRDefault="00FB2156" w:rsidP="006A6AE5">
      <w:pPr>
        <w:pStyle w:val="ListParagraph"/>
        <w:ind w:left="0"/>
        <w:rPr>
          <w:b/>
        </w:rPr>
      </w:pPr>
      <w:r>
        <w:rPr>
          <w:noProof/>
          <w:lang w:eastAsia="tr-TR"/>
        </w:rPr>
        <w:pict>
          <v:shape id="Resim 3" o:spid="_x0000_s1026" type="#_x0000_t75" style="position:absolute;margin-left:295.95pt;margin-top:15.65pt;width:242.25pt;height:112.5pt;z-index:-251658240;visibility:visible" wrapcoords="-67 0 -67 21456 21600 21456 21600 0 -67 0">
            <v:imagedata r:id="rId19" o:title="" gain="93623f" blacklevel="-3277f"/>
            <w10:wrap type="tight"/>
          </v:shape>
        </w:pict>
      </w:r>
      <w:r>
        <w:rPr>
          <w:b/>
        </w:rPr>
        <w:t xml:space="preserve"> </w:t>
      </w:r>
      <w:r w:rsidRPr="00345F7C">
        <w:rPr>
          <w:b/>
          <w:noProof/>
          <w:lang w:eastAsia="tr-TR"/>
        </w:rPr>
        <w:pict>
          <v:shape id="Resim 8" o:spid="_x0000_i1039" type="#_x0000_t75" style="width:243pt;height:128.25pt;visibility:visible">
            <v:imagedata r:id="rId20" o:title="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 xml:space="preserve">16) </w:t>
      </w:r>
      <w:r w:rsidRPr="00345F7C">
        <w:rPr>
          <w:b/>
          <w:noProof/>
          <w:lang w:eastAsia="tr-TR"/>
        </w:rPr>
        <w:pict>
          <v:shape id="Resim 46" o:spid="_x0000_i1040" type="#_x0000_t75" style="width:245.25pt;height:207pt;visibility:visible">
            <v:imagedata r:id="rId21" o:title="" gain="1.25" grayscale="t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 xml:space="preserve">17) </w:t>
      </w:r>
      <w:r w:rsidRPr="00345F7C">
        <w:rPr>
          <w:rFonts w:ascii="Monotype Corsiva" w:hAnsi="Monotype Corsiva"/>
          <w:b/>
          <w:i/>
          <w:noProof/>
          <w:sz w:val="24"/>
          <w:lang w:eastAsia="tr-TR"/>
        </w:rPr>
        <w:pict>
          <v:shape id="Resim 16" o:spid="_x0000_i1041" type="#_x0000_t75" style="width:240.75pt;height:202.5pt;visibility:visible">
            <v:imagedata r:id="rId22" o:title="" gain="1.5625" blacklevel="-7864f"/>
          </v:shape>
        </w:pic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106125">
      <w:pPr>
        <w:ind w:right="-265"/>
        <w:jc w:val="center"/>
        <w:rPr>
          <w:b/>
          <w:u w:val="single"/>
        </w:rPr>
      </w:pPr>
      <w:r>
        <w:rPr>
          <w:b/>
          <w:u w:val="single"/>
        </w:rPr>
        <w:t>www.matematigiseviyorum.com</w: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 xml:space="preserve">18) </w: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  <w:r>
        <w:rPr>
          <w:b/>
        </w:rPr>
        <w:t>19)</w:t>
      </w:r>
      <w:r w:rsidRPr="00273787">
        <w:rPr>
          <w:rFonts w:ascii="Monotype Corsiva" w:hAnsi="Monotype Corsiva"/>
          <w:b/>
          <w:i/>
          <w:noProof/>
          <w:sz w:val="24"/>
          <w:u w:val="single"/>
          <w:lang w:eastAsia="tr-TR"/>
        </w:rPr>
        <w:t xml:space="preserve"> </w:t>
      </w:r>
      <w:r w:rsidRPr="00345F7C">
        <w:rPr>
          <w:rFonts w:ascii="Monotype Corsiva" w:hAnsi="Monotype Corsiva"/>
          <w:b/>
          <w:i/>
          <w:noProof/>
          <w:sz w:val="24"/>
          <w:lang w:eastAsia="tr-TR"/>
        </w:rPr>
        <w:pict>
          <v:shape id="Resim 47" o:spid="_x0000_i1042" type="#_x0000_t75" style="width:250.5pt;height:96pt;visibility:visible">
            <v:imagedata r:id="rId23" o:title="" gain="1.25"/>
          </v:shape>
        </w:pict>
      </w:r>
      <w:r>
        <w:rPr>
          <w:b/>
        </w:rPr>
        <w:t xml:space="preserve"> </w:t>
      </w: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b/>
        </w:rPr>
      </w:pPr>
    </w:p>
    <w:p w:rsidR="00FB2156" w:rsidRDefault="00FB2156" w:rsidP="006A6AE5">
      <w:pPr>
        <w:pStyle w:val="ListParagraph"/>
        <w:ind w:left="0"/>
        <w:rPr>
          <w:rFonts w:ascii="Comic Sans MS" w:hAnsi="Comic Sans MS"/>
          <w:color w:val="0000FF"/>
          <w:u w:val="single"/>
        </w:rPr>
      </w:pPr>
      <w:r>
        <w:rPr>
          <w:b/>
        </w:rPr>
        <w:t xml:space="preserve">20) </w:t>
      </w:r>
      <w:r w:rsidRPr="00345F7C">
        <w:rPr>
          <w:b/>
          <w:noProof/>
          <w:lang w:eastAsia="tr-TR"/>
        </w:rPr>
        <w:pict>
          <v:shape id="Resim 43" o:spid="_x0000_i1043" type="#_x0000_t75" style="width:258.75pt;height:147pt;visibility:visible">
            <v:imagedata r:id="rId24" o:title="" gain="172463f" blacklevel="-1966f"/>
          </v:shape>
        </w:pict>
      </w:r>
      <w:bookmarkStart w:id="0" w:name="_GoBack"/>
      <w:bookmarkEnd w:id="0"/>
    </w:p>
    <w:p w:rsidR="00FB2156" w:rsidRDefault="00FB2156" w:rsidP="006A6AE5">
      <w:pPr>
        <w:pStyle w:val="ListParagraph"/>
        <w:ind w:left="0"/>
        <w:rPr>
          <w:rFonts w:ascii="Comic Sans MS" w:hAnsi="Comic Sans MS"/>
          <w:color w:val="0000FF"/>
          <w:u w:val="single"/>
        </w:rPr>
      </w:pPr>
    </w:p>
    <w:p w:rsidR="00FB2156" w:rsidRDefault="00FB2156" w:rsidP="006A6AE5">
      <w:pPr>
        <w:pStyle w:val="ListParagraph"/>
        <w:ind w:left="0"/>
        <w:rPr>
          <w:rFonts w:ascii="Comic Sans MS" w:hAnsi="Comic Sans MS"/>
          <w:color w:val="0000FF"/>
          <w:u w:val="single"/>
        </w:rPr>
      </w:pPr>
    </w:p>
    <w:p w:rsidR="00FB2156" w:rsidRDefault="00FB2156" w:rsidP="00106125">
      <w:pPr>
        <w:ind w:right="-265"/>
        <w:jc w:val="center"/>
        <w:rPr>
          <w:b/>
          <w:u w:val="single"/>
        </w:rPr>
      </w:pPr>
      <w:r>
        <w:rPr>
          <w:b/>
          <w:u w:val="single"/>
        </w:rPr>
        <w:t>www.matematigiseviyorum.com</w:t>
      </w:r>
    </w:p>
    <w:p w:rsidR="00FB2156" w:rsidRDefault="00FB2156" w:rsidP="006A6AE5">
      <w:pPr>
        <w:pStyle w:val="ListParagraph"/>
        <w:ind w:left="0"/>
        <w:rPr>
          <w:rFonts w:ascii="Comic Sans MS" w:hAnsi="Comic Sans MS"/>
          <w:color w:val="0000FF"/>
          <w:u w:val="single"/>
        </w:rPr>
      </w:pPr>
    </w:p>
    <w:p w:rsidR="00FB2156" w:rsidRPr="00416691" w:rsidRDefault="00FB2156" w:rsidP="006A6AE5">
      <w:pPr>
        <w:pStyle w:val="ListParagraph"/>
        <w:ind w:left="0"/>
        <w:rPr>
          <w:b/>
        </w:rPr>
      </w:pPr>
    </w:p>
    <w:sectPr w:rsidR="00FB2156" w:rsidRPr="00416691" w:rsidSect="00416691">
      <w:type w:val="continuous"/>
      <w:pgSz w:w="11906" w:h="16838"/>
      <w:pgMar w:top="567" w:right="424" w:bottom="568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591629"/>
    <w:multiLevelType w:val="hybridMultilevel"/>
    <w:tmpl w:val="A99661F2"/>
    <w:lvl w:ilvl="0" w:tplc="B1D2586C">
      <w:start w:val="1"/>
      <w:numFmt w:val="decimal"/>
      <w:lvlText w:val="%1)"/>
      <w:lvlJc w:val="left"/>
      <w:pPr>
        <w:ind w:left="39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16691"/>
    <w:rsid w:val="000566C7"/>
    <w:rsid w:val="00106125"/>
    <w:rsid w:val="00273787"/>
    <w:rsid w:val="002740E8"/>
    <w:rsid w:val="002F626C"/>
    <w:rsid w:val="00345F7C"/>
    <w:rsid w:val="003B6F6A"/>
    <w:rsid w:val="00416691"/>
    <w:rsid w:val="004473B3"/>
    <w:rsid w:val="004B2999"/>
    <w:rsid w:val="0062039A"/>
    <w:rsid w:val="006343D8"/>
    <w:rsid w:val="006A6AE5"/>
    <w:rsid w:val="0072421B"/>
    <w:rsid w:val="007D5CE5"/>
    <w:rsid w:val="009F5481"/>
    <w:rsid w:val="00A079DC"/>
    <w:rsid w:val="00B91D40"/>
    <w:rsid w:val="00C4110C"/>
    <w:rsid w:val="00F76B79"/>
    <w:rsid w:val="00FB21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9D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41669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416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166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6419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19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4</Pages>
  <Words>88</Words>
  <Characters>507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Adı:                                                                             Sınıfı:                                               Doğru Sayısı:                         PUAN:</dc:title>
  <dc:subject/>
  <dc:creator>onur öztürk</dc:creator>
  <cp:keywords/>
  <dc:description/>
  <cp:lastModifiedBy>Excellent-PC</cp:lastModifiedBy>
  <cp:revision>3</cp:revision>
  <dcterms:created xsi:type="dcterms:W3CDTF">2014-04-20T07:17:00Z</dcterms:created>
  <dcterms:modified xsi:type="dcterms:W3CDTF">2014-04-21T20:51:00Z</dcterms:modified>
</cp:coreProperties>
</file>