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209" w:rsidRDefault="00525209">
      <w:r>
        <w:rPr>
          <w:noProof/>
          <w:lang w:eastAsia="tr-TR"/>
        </w:rPr>
        <w:pict>
          <v:roundrect id="Yuvarlatılmış Dikdörtgen 22" o:spid="_x0000_s1026" style="position:absolute;margin-left:189pt;margin-top:-36pt;width:172pt;height:26.25pt;z-index:251658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" filled="f" stroked="f" strokeweight="2pt">
            <v:textbox>
              <w:txbxContent>
                <w:p w:rsidR="00525209" w:rsidRDefault="00525209" w:rsidP="000931D9">
                  <w:pPr>
                    <w:ind w:right="-265"/>
                    <w:jc w:val="center"/>
                    <w:rPr>
                      <w:b/>
                      <w:u w:val="single"/>
                    </w:rPr>
                  </w:pPr>
                  <w:bookmarkStart w:id="0" w:name="_GoBack"/>
                  <w:r>
                    <w:rPr>
                      <w:b/>
                      <w:u w:val="single"/>
                    </w:rPr>
                    <w:t>www.matematigiseviyorum.com</w:t>
                  </w:r>
                </w:p>
                <w:p w:rsidR="00525209" w:rsidRDefault="00525209" w:rsidP="00736AF3">
                  <w:pPr>
                    <w:rPr>
                      <w:rFonts w:ascii="Comic Sans MS" w:hAnsi="Comic Sans MS"/>
                      <w:color w:val="FFFF00"/>
                    </w:rPr>
                  </w:pPr>
                </w:p>
                <w:bookmarkEnd w:id="0"/>
                <w:p w:rsidR="00525209" w:rsidRDefault="00525209" w:rsidP="00736AF3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28.75pt;height:152.25pt;visibility:visible">
            <v:imagedata r:id="rId4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2" o:spid="_x0000_i1026" type="#_x0000_t75" style="width:259.5pt;height:191.25pt;visibility:visible">
            <v:imagedata r:id="rId5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3" o:spid="_x0000_i1027" type="#_x0000_t75" style="width:243pt;height:214.5pt;visibility:visible">
            <v:imagedata r:id="rId6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4" o:spid="_x0000_i1028" type="#_x0000_t75" style="width:249.75pt;height:105.75pt;visibility:visible">
            <v:imagedata r:id="rId7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5" o:spid="_x0000_i1029" type="#_x0000_t75" style="width:237.75pt;height:168.75pt;visibility:visible">
            <v:imagedata r:id="rId8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6" o:spid="_x0000_i1030" type="#_x0000_t75" style="width:252.75pt;height:101.25pt;visibility:visible">
            <v:imagedata r:id="rId9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7" o:spid="_x0000_i1031" type="#_x0000_t75" style="width:252pt;height:111pt;visibility:visible">
            <v:imagedata r:id="rId10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8" o:spid="_x0000_i1032" type="#_x0000_t75" style="width:250.5pt;height:239.25pt;visibility:visible">
            <v:imagedata r:id="rId11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9" o:spid="_x0000_i1033" type="#_x0000_t75" style="width:209.25pt;height:113.25pt;visibility:visible">
            <v:imagedata r:id="rId12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10" o:spid="_x0000_i1034" type="#_x0000_t75" style="width:252.75pt;height:100.5pt;visibility:visible">
            <v:imagedata r:id="rId13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1" o:spid="_x0000_i1035" type="#_x0000_t75" style="width:261pt;height:170.25pt;visibility:visible">
            <v:imagedata r:id="rId14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2" o:spid="_x0000_i1036" type="#_x0000_t75" style="width:261pt;height:130.5pt;visibility:visible">
            <v:imagedata r:id="rId15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3" o:spid="_x0000_i1037" type="#_x0000_t75" style="width:257.25pt;height:150.75pt;visibility:visible">
            <v:imagedata r:id="rId16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4" o:spid="_x0000_i1038" type="#_x0000_t75" style="width:229.5pt;height:172.5pt;visibility:visible">
            <v:imagedata r:id="rId17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5" o:spid="_x0000_i1039" type="#_x0000_t75" style="width:246.75pt;height:246pt;visibility:visible">
            <v:imagedata r:id="rId18" o:title=""/>
          </v:shape>
        </w:pict>
      </w:r>
    </w:p>
    <w:p w:rsidR="00525209" w:rsidRDefault="00525209"/>
    <w:p w:rsidR="00525209" w:rsidRDefault="00525209">
      <w:r>
        <w:rPr>
          <w:noProof/>
          <w:lang w:eastAsia="tr-TR"/>
        </w:rPr>
        <w:pict>
          <v:shape id="Resim 16" o:spid="_x0000_i1040" type="#_x0000_t75" style="width:255pt;height:225pt;visibility:visible">
            <v:imagedata r:id="rId19" o:title=""/>
          </v:shape>
        </w:pict>
      </w:r>
    </w:p>
    <w:p w:rsidR="00525209" w:rsidRDefault="00525209"/>
    <w:p w:rsidR="00525209" w:rsidRDefault="00525209"/>
    <w:p w:rsidR="00525209" w:rsidRDefault="00525209">
      <w:r>
        <w:rPr>
          <w:noProof/>
          <w:lang w:eastAsia="tr-TR"/>
        </w:rPr>
        <w:pict>
          <v:shape id="Resim 17" o:spid="_x0000_i1041" type="#_x0000_t75" style="width:255.75pt;height:245.25pt;visibility:visible">
            <v:imagedata r:id="rId20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8" o:spid="_x0000_i1042" type="#_x0000_t75" style="width:261pt;height:165.75pt;visibility:visible">
            <v:imagedata r:id="rId21" o:title=""/>
          </v:shape>
        </w:pict>
      </w:r>
    </w:p>
    <w:p w:rsidR="00525209" w:rsidRDefault="00525209">
      <w:r>
        <w:rPr>
          <w:noProof/>
          <w:lang w:eastAsia="tr-TR"/>
        </w:rPr>
        <w:pict>
          <v:shape id="Resim 19" o:spid="_x0000_i1043" type="#_x0000_t75" style="width:258.75pt;height:174.75pt;visibility:visible">
            <v:imagedata r:id="rId22" o:title=""/>
          </v:shape>
        </w:pict>
      </w:r>
    </w:p>
    <w:p w:rsidR="00525209" w:rsidRDefault="00525209" w:rsidP="000931D9">
      <w:pPr>
        <w:ind w:right="-265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20" o:spid="_x0000_i1044" type="#_x0000_t75" style="width:249.75pt;height:97.5pt;visibility:visible">
            <v:imagedata r:id="rId23" o:title=""/>
          </v:shape>
        </w:pict>
      </w:r>
    </w:p>
    <w:p w:rsidR="00525209" w:rsidRDefault="00525209" w:rsidP="000931D9">
      <w:pPr>
        <w:ind w:right="-265"/>
        <w:jc w:val="center"/>
        <w:rPr>
          <w:b/>
          <w:u w:val="single"/>
        </w:rPr>
      </w:pPr>
      <w:r>
        <w:rPr>
          <w:b/>
          <w:u w:val="single"/>
        </w:rPr>
        <w:t>www.matematigiseviyorum.com</w:t>
      </w:r>
    </w:p>
    <w:p w:rsidR="00525209" w:rsidRDefault="00525209"/>
    <w:sectPr w:rsidR="00525209" w:rsidSect="003D7BBF">
      <w:pgSz w:w="11906" w:h="16838"/>
      <w:pgMar w:top="709" w:right="424" w:bottom="851" w:left="709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1A33"/>
    <w:rsid w:val="000931D9"/>
    <w:rsid w:val="003D7BBF"/>
    <w:rsid w:val="004F5EAC"/>
    <w:rsid w:val="00525209"/>
    <w:rsid w:val="005567C2"/>
    <w:rsid w:val="006B7692"/>
    <w:rsid w:val="00736AF3"/>
    <w:rsid w:val="008C7DB9"/>
    <w:rsid w:val="008E1A33"/>
    <w:rsid w:val="009D55FC"/>
    <w:rsid w:val="00A47709"/>
    <w:rsid w:val="00C95314"/>
    <w:rsid w:val="00CF4C66"/>
    <w:rsid w:val="00E9094D"/>
    <w:rsid w:val="00EC0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5EA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E1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E1A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840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0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3</Pages>
  <Words>11</Words>
  <Characters>67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mçelebi</dc:creator>
  <cp:keywords/>
  <dc:description/>
  <cp:lastModifiedBy>Excellent-PC</cp:lastModifiedBy>
  <cp:revision>3</cp:revision>
  <dcterms:created xsi:type="dcterms:W3CDTF">2014-04-20T07:16:00Z</dcterms:created>
  <dcterms:modified xsi:type="dcterms:W3CDTF">2014-04-21T20:51:00Z</dcterms:modified>
</cp:coreProperties>
</file>